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E55E83">
        <w:rPr>
          <w:rFonts w:ascii="Arial" w:hAnsi="Arial" w:cs="Arial"/>
          <w:b/>
          <w:sz w:val="24"/>
          <w:szCs w:val="24"/>
        </w:rPr>
        <w:t>5</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Pr="001A659D">
        <w:rPr>
          <w:rFonts w:ascii="Arial" w:hAnsi="Arial" w:cs="Arial"/>
          <w:b/>
          <w:sz w:val="24"/>
          <w:szCs w:val="24"/>
        </w:rPr>
        <w:t>1</w:t>
      </w:r>
      <w:r w:rsidR="00204BB1">
        <w:rPr>
          <w:rFonts w:ascii="Arial" w:hAnsi="Arial" w:cs="Arial"/>
          <w:b/>
          <w:sz w:val="24"/>
          <w:szCs w:val="24"/>
        </w:rPr>
        <w:t>92086</w:t>
      </w:r>
    </w:p>
    <w:p w:rsidR="00F86A73" w:rsidRPr="004B566C" w:rsidRDefault="001B51AB" w:rsidP="004B566C">
      <w:pPr>
        <w:tabs>
          <w:tab w:val="left" w:pos="567"/>
        </w:tabs>
        <w:rPr>
          <w:rFonts w:ascii="Arial" w:hAnsi="Arial" w:cs="Arial"/>
          <w:b/>
          <w:sz w:val="24"/>
        </w:rPr>
      </w:pPr>
      <w:r>
        <w:rPr>
          <w:rFonts w:ascii="Arial" w:hAnsi="Arial" w:cs="Arial"/>
          <w:b/>
          <w:sz w:val="24"/>
        </w:rPr>
        <w:t>Newport Beach</w:t>
      </w:r>
      <w:r w:rsidR="001A659D">
        <w:rPr>
          <w:rFonts w:ascii="Arial" w:hAnsi="Arial" w:cs="Arial"/>
          <w:b/>
          <w:sz w:val="24"/>
        </w:rPr>
        <w:t xml:space="preserve">, </w:t>
      </w:r>
      <w:r>
        <w:rPr>
          <w:rFonts w:ascii="Arial" w:hAnsi="Arial" w:cs="Arial"/>
          <w:b/>
          <w:sz w:val="24"/>
        </w:rPr>
        <w:t>USA</w:t>
      </w:r>
      <w:r w:rsidR="00C266F9" w:rsidRPr="001A659D">
        <w:rPr>
          <w:rFonts w:ascii="Arial" w:hAnsi="Arial" w:cs="Arial"/>
          <w:b/>
          <w:sz w:val="24"/>
        </w:rPr>
        <w:t>,</w:t>
      </w:r>
      <w:r w:rsidR="00D17794" w:rsidRPr="001A659D">
        <w:rPr>
          <w:rFonts w:ascii="Arial" w:hAnsi="Arial" w:cs="Arial"/>
          <w:b/>
          <w:sz w:val="24"/>
        </w:rPr>
        <w:t xml:space="preserve"> </w:t>
      </w:r>
      <w:r w:rsidR="00E55E83">
        <w:rPr>
          <w:rFonts w:ascii="Arial" w:hAnsi="Arial" w:cs="Arial"/>
          <w:b/>
          <w:sz w:val="24"/>
        </w:rPr>
        <w:t>September</w:t>
      </w:r>
      <w:r>
        <w:rPr>
          <w:rFonts w:ascii="Arial" w:hAnsi="Arial" w:cs="Arial"/>
          <w:b/>
          <w:sz w:val="24"/>
        </w:rPr>
        <w:t xml:space="preserve"> </w:t>
      </w:r>
      <w:r w:rsidR="00E55E83">
        <w:rPr>
          <w:rFonts w:ascii="Arial" w:hAnsi="Arial" w:cs="Arial"/>
          <w:b/>
          <w:sz w:val="24"/>
        </w:rPr>
        <w:t>16</w:t>
      </w:r>
      <w:r>
        <w:rPr>
          <w:rFonts w:ascii="Arial" w:hAnsi="Arial" w:cs="Arial"/>
          <w:b/>
          <w:sz w:val="24"/>
        </w:rPr>
        <w:t>-</w:t>
      </w:r>
      <w:r w:rsidR="00E55E83">
        <w:rPr>
          <w:rFonts w:ascii="Arial" w:hAnsi="Arial" w:cs="Arial"/>
          <w:b/>
          <w:sz w:val="24"/>
        </w:rPr>
        <w:t>20</w:t>
      </w:r>
      <w:r w:rsidR="00D17794" w:rsidRPr="001A659D">
        <w:rPr>
          <w:rFonts w:ascii="Arial" w:hAnsi="Arial" w:cs="Arial"/>
          <w:b/>
          <w:sz w:val="24"/>
        </w:rPr>
        <w:t>, 201</w:t>
      </w:r>
      <w:r w:rsidR="001A659D">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Pr="00204BB1" w:rsidRDefault="00D45B2F" w:rsidP="00D45B2F">
      <w:pPr>
        <w:tabs>
          <w:tab w:val="left" w:pos="567"/>
        </w:tabs>
        <w:rPr>
          <w:rFonts w:ascii="Arial" w:hAnsi="Arial" w:cs="Arial"/>
          <w:lang w:eastAsia="ja-JP"/>
        </w:rPr>
      </w:pPr>
      <w:r w:rsidRPr="00204BB1">
        <w:rPr>
          <w:rFonts w:ascii="Arial" w:hAnsi="Arial" w:cs="Arial"/>
          <w:b/>
        </w:rPr>
        <w:t>Agenda item:</w:t>
      </w:r>
      <w:r w:rsidRPr="00204BB1">
        <w:rPr>
          <w:rFonts w:ascii="Arial" w:hAnsi="Arial" w:cs="Arial"/>
        </w:rPr>
        <w:tab/>
      </w:r>
      <w:r w:rsidR="00F86A73" w:rsidRPr="00204BB1">
        <w:rPr>
          <w:rFonts w:ascii="Arial" w:hAnsi="Arial" w:cs="Arial"/>
        </w:rPr>
        <w:tab/>
      </w:r>
      <w:r w:rsidR="00EF4800" w:rsidRPr="00204BB1">
        <w:rPr>
          <w:rFonts w:ascii="Arial" w:hAnsi="Arial" w:cs="Arial"/>
        </w:rPr>
        <w:tab/>
      </w:r>
      <w:r w:rsidR="00FE3C31" w:rsidRPr="00204BB1">
        <w:rPr>
          <w:rFonts w:ascii="Arial" w:hAnsi="Arial" w:cs="Arial"/>
          <w:lang w:eastAsia="ja-JP"/>
        </w:rPr>
        <w:t>9</w:t>
      </w:r>
      <w:r w:rsidR="00FE3C31" w:rsidRPr="00204BB1">
        <w:rPr>
          <w:rFonts w:ascii="Arial" w:hAnsi="Arial" w:cs="Arial" w:hint="eastAsia"/>
          <w:lang w:eastAsia="ja-JP"/>
        </w:rPr>
        <w:t>.5</w:t>
      </w:r>
      <w:r w:rsidR="00C21339" w:rsidRPr="00204BB1">
        <w:rPr>
          <w:rFonts w:ascii="Arial" w:hAnsi="Arial" w:cs="Arial" w:hint="eastAsia"/>
          <w:lang w:eastAsia="ja-JP"/>
        </w:rPr>
        <w:t>.</w:t>
      </w:r>
      <w:r w:rsidR="00721200" w:rsidRPr="00204BB1">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204BB1" w:rsidRPr="00204BB1" w:rsidTr="00871653">
        <w:tc>
          <w:tcPr>
            <w:tcW w:w="2436" w:type="dxa"/>
            <w:shd w:val="clear" w:color="auto" w:fill="auto"/>
          </w:tcPr>
          <w:p w:rsidR="00593315" w:rsidRPr="00204BB1" w:rsidRDefault="00C21339" w:rsidP="001A248F">
            <w:pPr>
              <w:tabs>
                <w:tab w:val="left" w:pos="567"/>
              </w:tabs>
              <w:spacing w:after="0"/>
              <w:rPr>
                <w:rFonts w:ascii="Arial" w:hAnsi="Arial" w:cs="Arial"/>
                <w:b/>
              </w:rPr>
            </w:pPr>
            <w:r w:rsidRPr="00204BB1">
              <w:rPr>
                <w:rFonts w:ascii="Arial" w:hAnsi="Arial" w:cs="Arial"/>
                <w:b/>
              </w:rPr>
              <w:t xml:space="preserve">WI / SI </w:t>
            </w:r>
            <w:r w:rsidR="00593315" w:rsidRPr="00204BB1">
              <w:rPr>
                <w:rFonts w:ascii="Arial" w:hAnsi="Arial" w:cs="Arial"/>
                <w:b/>
              </w:rPr>
              <w:t>Name</w:t>
            </w:r>
          </w:p>
        </w:tc>
        <w:tc>
          <w:tcPr>
            <w:tcW w:w="7650" w:type="dxa"/>
            <w:gridSpan w:val="5"/>
          </w:tcPr>
          <w:p w:rsidR="00593315" w:rsidRPr="00204BB1" w:rsidRDefault="00544E39" w:rsidP="001A248F">
            <w:pPr>
              <w:tabs>
                <w:tab w:val="left" w:pos="567"/>
              </w:tabs>
              <w:spacing w:after="0"/>
              <w:rPr>
                <w:rFonts w:ascii="Arial" w:hAnsi="Arial" w:cs="Arial"/>
              </w:rPr>
            </w:pPr>
            <w:r w:rsidRPr="00544E39">
              <w:rPr>
                <w:rFonts w:ascii="Arial" w:hAnsi="Arial" w:cs="Arial"/>
              </w:rPr>
              <w:t>Dual Connectivity (EN-DC) of 2 bands LTE inter-band CA (2DL/1UL) and 1 NR band (1DL/1UL)</w:t>
            </w:r>
            <w:bookmarkStart w:id="0" w:name="_GoBack"/>
            <w:bookmarkEnd w:id="0"/>
          </w:p>
        </w:tc>
      </w:tr>
      <w:tr w:rsidR="00204BB1" w:rsidRPr="00204BB1" w:rsidTr="00871653">
        <w:tc>
          <w:tcPr>
            <w:tcW w:w="2436" w:type="dxa"/>
            <w:shd w:val="clear" w:color="auto" w:fill="auto"/>
          </w:tcPr>
          <w:p w:rsidR="00871653" w:rsidRPr="00204BB1" w:rsidRDefault="00871653" w:rsidP="001A248F">
            <w:pPr>
              <w:tabs>
                <w:tab w:val="left" w:pos="567"/>
              </w:tabs>
              <w:spacing w:after="0"/>
              <w:rPr>
                <w:rFonts w:ascii="Arial" w:hAnsi="Arial" w:cs="Arial"/>
                <w:bCs/>
              </w:rPr>
            </w:pPr>
            <w:r w:rsidRPr="00204BB1">
              <w:rPr>
                <w:rFonts w:ascii="Arial" w:hAnsi="Arial" w:cs="Arial"/>
                <w:bCs/>
              </w:rPr>
              <w:t>included in this status report</w:t>
            </w:r>
          </w:p>
        </w:tc>
        <w:tc>
          <w:tcPr>
            <w:tcW w:w="1846" w:type="dxa"/>
          </w:tcPr>
          <w:p w:rsidR="00871653" w:rsidRPr="00204BB1" w:rsidRDefault="00871653" w:rsidP="001A248F">
            <w:pPr>
              <w:tabs>
                <w:tab w:val="left" w:pos="567"/>
              </w:tabs>
              <w:spacing w:after="0"/>
              <w:rPr>
                <w:rFonts w:ascii="Arial" w:hAnsi="Arial" w:cs="Arial"/>
                <w:lang w:eastAsia="ja-JP"/>
              </w:rPr>
            </w:pPr>
            <w:r w:rsidRPr="00204BB1">
              <w:rPr>
                <w:rFonts w:ascii="Arial" w:hAnsi="Arial" w:cs="Arial"/>
              </w:rPr>
              <w:t>Study Item:</w:t>
            </w:r>
            <w:r w:rsidRPr="00204BB1">
              <w:rPr>
                <w:rFonts w:ascii="Arial" w:hAnsi="Arial" w:cs="Arial" w:hint="eastAsia"/>
                <w:lang w:eastAsia="ja-JP"/>
              </w:rPr>
              <w:t xml:space="preserve"> </w:t>
            </w:r>
          </w:p>
          <w:p w:rsidR="00871653" w:rsidRPr="00204BB1" w:rsidRDefault="00871653" w:rsidP="001A248F">
            <w:pPr>
              <w:tabs>
                <w:tab w:val="left" w:pos="567"/>
              </w:tabs>
              <w:spacing w:after="0"/>
              <w:rPr>
                <w:rFonts w:ascii="Arial" w:hAnsi="Arial" w:cs="Arial"/>
              </w:rPr>
            </w:pPr>
            <w:r w:rsidRPr="00204BB1">
              <w:rPr>
                <w:rFonts w:ascii="Arial" w:hAnsi="Arial" w:cs="Arial"/>
                <w:lang w:eastAsia="ja-JP"/>
              </w:rPr>
              <w:t>No</w:t>
            </w:r>
          </w:p>
        </w:tc>
        <w:tc>
          <w:tcPr>
            <w:tcW w:w="1842" w:type="dxa"/>
          </w:tcPr>
          <w:p w:rsidR="00871653" w:rsidRPr="00204BB1" w:rsidRDefault="00871653" w:rsidP="001A248F">
            <w:pPr>
              <w:tabs>
                <w:tab w:val="left" w:pos="567"/>
              </w:tabs>
              <w:spacing w:after="0"/>
              <w:rPr>
                <w:rFonts w:ascii="Arial" w:hAnsi="Arial" w:cs="Arial"/>
                <w:lang w:eastAsia="ja-JP"/>
              </w:rPr>
            </w:pPr>
            <w:r w:rsidRPr="00204BB1">
              <w:rPr>
                <w:rFonts w:ascii="Arial" w:hAnsi="Arial" w:cs="Arial"/>
              </w:rPr>
              <w:t>Core part:</w:t>
            </w:r>
            <w:r w:rsidRPr="00204BB1">
              <w:rPr>
                <w:rFonts w:ascii="Arial" w:hAnsi="Arial" w:cs="Arial"/>
                <w:lang w:eastAsia="ja-JP"/>
              </w:rPr>
              <w:t xml:space="preserve"> </w:t>
            </w:r>
          </w:p>
          <w:p w:rsidR="00871653" w:rsidRPr="00204BB1" w:rsidRDefault="00871653" w:rsidP="001A248F">
            <w:pPr>
              <w:tabs>
                <w:tab w:val="left" w:pos="567"/>
              </w:tabs>
              <w:spacing w:after="0"/>
              <w:rPr>
                <w:rFonts w:ascii="Arial" w:hAnsi="Arial" w:cs="Arial"/>
                <w:lang w:eastAsia="ja-JP"/>
              </w:rPr>
            </w:pPr>
            <w:r w:rsidRPr="00204BB1">
              <w:rPr>
                <w:rFonts w:ascii="Arial" w:hAnsi="Arial" w:cs="Arial" w:hint="eastAsia"/>
                <w:lang w:eastAsia="ja-JP"/>
              </w:rPr>
              <w:t>Yes</w:t>
            </w:r>
          </w:p>
        </w:tc>
        <w:tc>
          <w:tcPr>
            <w:tcW w:w="2309" w:type="dxa"/>
            <w:gridSpan w:val="2"/>
          </w:tcPr>
          <w:p w:rsidR="00871653" w:rsidRPr="00204BB1" w:rsidRDefault="00871653" w:rsidP="001A248F">
            <w:pPr>
              <w:tabs>
                <w:tab w:val="left" w:pos="567"/>
              </w:tabs>
              <w:spacing w:after="0"/>
              <w:rPr>
                <w:rFonts w:ascii="Arial" w:hAnsi="Arial" w:cs="Arial"/>
              </w:rPr>
            </w:pPr>
            <w:r w:rsidRPr="00204BB1">
              <w:rPr>
                <w:rFonts w:ascii="Arial" w:hAnsi="Arial" w:cs="Arial"/>
              </w:rPr>
              <w:t>Performance part:</w:t>
            </w:r>
          </w:p>
          <w:p w:rsidR="00871653" w:rsidRPr="00204BB1" w:rsidRDefault="00FE3C31" w:rsidP="0036248C">
            <w:pPr>
              <w:tabs>
                <w:tab w:val="left" w:pos="567"/>
              </w:tabs>
              <w:spacing w:after="0"/>
              <w:rPr>
                <w:rFonts w:ascii="Arial" w:hAnsi="Arial" w:cs="Arial"/>
                <w:lang w:eastAsia="ja-JP"/>
              </w:rPr>
            </w:pPr>
            <w:r w:rsidRPr="00204BB1">
              <w:rPr>
                <w:rFonts w:ascii="Arial" w:hAnsi="Arial" w:cs="Arial" w:hint="eastAsia"/>
                <w:lang w:eastAsia="ja-JP"/>
              </w:rPr>
              <w:t>Yes</w:t>
            </w:r>
          </w:p>
        </w:tc>
        <w:tc>
          <w:tcPr>
            <w:tcW w:w="1653" w:type="dxa"/>
          </w:tcPr>
          <w:p w:rsidR="00871653" w:rsidRPr="00204BB1" w:rsidRDefault="00871653" w:rsidP="001A248F">
            <w:pPr>
              <w:tabs>
                <w:tab w:val="left" w:pos="567"/>
              </w:tabs>
              <w:spacing w:after="0"/>
              <w:rPr>
                <w:rFonts w:ascii="Arial" w:hAnsi="Arial" w:cs="Arial"/>
              </w:rPr>
            </w:pPr>
            <w:r w:rsidRPr="00204BB1">
              <w:rPr>
                <w:rFonts w:ascii="Arial" w:hAnsi="Arial" w:cs="Arial"/>
              </w:rPr>
              <w:t>Testing part:</w:t>
            </w:r>
          </w:p>
          <w:p w:rsidR="00871653" w:rsidRPr="00204BB1" w:rsidRDefault="00871653" w:rsidP="0036248C">
            <w:pPr>
              <w:tabs>
                <w:tab w:val="left" w:pos="567"/>
              </w:tabs>
              <w:spacing w:after="0"/>
              <w:rPr>
                <w:rFonts w:ascii="Arial" w:hAnsi="Arial" w:cs="Arial"/>
                <w:lang w:eastAsia="ja-JP"/>
              </w:rPr>
            </w:pPr>
            <w:r w:rsidRPr="00204BB1">
              <w:rPr>
                <w:rFonts w:ascii="Arial" w:hAnsi="Arial" w:cs="Arial" w:hint="eastAsia"/>
                <w:lang w:eastAsia="ja-JP"/>
              </w:rPr>
              <w:t>No</w:t>
            </w:r>
          </w:p>
        </w:tc>
      </w:tr>
      <w:tr w:rsidR="00204BB1" w:rsidRPr="00204BB1" w:rsidTr="00871653">
        <w:tc>
          <w:tcPr>
            <w:tcW w:w="2436" w:type="dxa"/>
          </w:tcPr>
          <w:p w:rsidR="00721200" w:rsidRPr="00204BB1" w:rsidRDefault="00721200" w:rsidP="00721200">
            <w:pPr>
              <w:tabs>
                <w:tab w:val="left" w:pos="567"/>
              </w:tabs>
              <w:spacing w:after="0"/>
              <w:rPr>
                <w:rFonts w:ascii="Arial" w:hAnsi="Arial" w:cs="Arial"/>
                <w:b/>
              </w:rPr>
            </w:pPr>
            <w:r w:rsidRPr="00204BB1">
              <w:rPr>
                <w:rFonts w:ascii="Arial" w:hAnsi="Arial" w:cs="Arial"/>
                <w:b/>
              </w:rPr>
              <w:t>Acronym</w:t>
            </w:r>
          </w:p>
        </w:tc>
        <w:tc>
          <w:tcPr>
            <w:tcW w:w="7650" w:type="dxa"/>
            <w:gridSpan w:val="5"/>
          </w:tcPr>
          <w:p w:rsidR="00721200" w:rsidRPr="00204BB1" w:rsidRDefault="00721200" w:rsidP="00721200">
            <w:pPr>
              <w:tabs>
                <w:tab w:val="left" w:pos="567"/>
              </w:tabs>
              <w:spacing w:after="0"/>
              <w:rPr>
                <w:rFonts w:ascii="Arial" w:hAnsi="Arial" w:cs="Arial"/>
                <w:lang w:eastAsia="ja-JP"/>
              </w:rPr>
            </w:pPr>
            <w:r w:rsidRPr="00204BB1">
              <w:rPr>
                <w:rFonts w:ascii="Arial" w:hAnsi="Arial" w:cs="Arial"/>
                <w:lang w:eastAsia="ja-JP"/>
              </w:rPr>
              <w:t>DC_R16_2BLTE_1BNR_3DL2UL</w:t>
            </w:r>
          </w:p>
        </w:tc>
      </w:tr>
      <w:tr w:rsidR="00204BB1" w:rsidRPr="00204BB1" w:rsidTr="00871653">
        <w:tc>
          <w:tcPr>
            <w:tcW w:w="2436" w:type="dxa"/>
          </w:tcPr>
          <w:p w:rsidR="00721200" w:rsidRPr="00204BB1" w:rsidRDefault="00721200" w:rsidP="00721200">
            <w:pPr>
              <w:tabs>
                <w:tab w:val="left" w:pos="567"/>
              </w:tabs>
              <w:spacing w:after="0"/>
              <w:rPr>
                <w:rFonts w:ascii="Arial" w:hAnsi="Arial" w:cs="Arial"/>
                <w:b/>
              </w:rPr>
            </w:pPr>
            <w:r w:rsidRPr="00204BB1">
              <w:rPr>
                <w:rFonts w:ascii="Arial" w:hAnsi="Arial" w:cs="Arial"/>
                <w:b/>
              </w:rPr>
              <w:t>Unique ID</w:t>
            </w:r>
          </w:p>
        </w:tc>
        <w:tc>
          <w:tcPr>
            <w:tcW w:w="7650" w:type="dxa"/>
            <w:gridSpan w:val="5"/>
          </w:tcPr>
          <w:p w:rsidR="00721200" w:rsidRPr="00204BB1" w:rsidRDefault="00721200" w:rsidP="00721200">
            <w:pPr>
              <w:tabs>
                <w:tab w:val="left" w:pos="567"/>
              </w:tabs>
              <w:spacing w:after="0"/>
              <w:rPr>
                <w:rFonts w:ascii="Arial" w:hAnsi="Arial" w:cs="Arial"/>
                <w:lang w:eastAsia="ja-JP"/>
              </w:rPr>
            </w:pPr>
            <w:r w:rsidRPr="00204BB1">
              <w:rPr>
                <w:rFonts w:ascii="Arial" w:hAnsi="Arial" w:cs="Arial"/>
                <w:lang w:eastAsia="ja-JP"/>
              </w:rPr>
              <w:t>800</w:t>
            </w:r>
            <w:r w:rsidRPr="00204BB1">
              <w:rPr>
                <w:rFonts w:ascii="Arial" w:hAnsi="Arial" w:cs="Arial" w:hint="eastAsia"/>
                <w:lang w:eastAsia="ja-JP"/>
              </w:rPr>
              <w:t>0</w:t>
            </w:r>
            <w:r w:rsidRPr="00204BB1">
              <w:rPr>
                <w:rFonts w:ascii="Arial" w:hAnsi="Arial" w:cs="Arial"/>
                <w:lang w:eastAsia="ja-JP"/>
              </w:rPr>
              <w:t>67</w:t>
            </w:r>
          </w:p>
        </w:tc>
      </w:tr>
      <w:tr w:rsidR="00204BB1" w:rsidRPr="00204BB1" w:rsidTr="00871653">
        <w:tc>
          <w:tcPr>
            <w:tcW w:w="2436" w:type="dxa"/>
          </w:tcPr>
          <w:p w:rsidR="00721200" w:rsidRPr="00204BB1" w:rsidRDefault="00721200" w:rsidP="00721200">
            <w:pPr>
              <w:tabs>
                <w:tab w:val="left" w:pos="567"/>
              </w:tabs>
              <w:spacing w:after="0"/>
              <w:rPr>
                <w:rFonts w:ascii="Arial" w:hAnsi="Arial" w:cs="Arial"/>
                <w:b/>
              </w:rPr>
            </w:pPr>
            <w:r w:rsidRPr="00204BB1">
              <w:rPr>
                <w:rFonts w:ascii="Arial" w:hAnsi="Arial" w:cs="Arial"/>
                <w:b/>
              </w:rPr>
              <w:t xml:space="preserve">TSG </w:t>
            </w:r>
            <w:proofErr w:type="spellStart"/>
            <w:r w:rsidRPr="00204BB1">
              <w:rPr>
                <w:rFonts w:ascii="Arial" w:hAnsi="Arial" w:cs="Arial"/>
                <w:b/>
              </w:rPr>
              <w:t>Tdoc</w:t>
            </w:r>
            <w:proofErr w:type="spellEnd"/>
            <w:r w:rsidRPr="00204BB1">
              <w:rPr>
                <w:rFonts w:ascii="Arial" w:hAnsi="Arial" w:cs="Arial"/>
                <w:b/>
              </w:rPr>
              <w:t xml:space="preserve"> of latest approved WI/SI description (if any)</w:t>
            </w:r>
          </w:p>
        </w:tc>
        <w:tc>
          <w:tcPr>
            <w:tcW w:w="7650" w:type="dxa"/>
            <w:gridSpan w:val="5"/>
          </w:tcPr>
          <w:p w:rsidR="00721200" w:rsidRPr="00204BB1" w:rsidRDefault="00721200" w:rsidP="00721200">
            <w:pPr>
              <w:tabs>
                <w:tab w:val="left" w:pos="567"/>
              </w:tabs>
              <w:spacing w:after="0"/>
              <w:rPr>
                <w:rFonts w:ascii="Arial" w:hAnsi="Arial" w:cs="Arial"/>
                <w:lang w:eastAsia="ja-JP"/>
              </w:rPr>
            </w:pPr>
            <w:r w:rsidRPr="00204BB1">
              <w:rPr>
                <w:rFonts w:ascii="Arial" w:hAnsi="Arial" w:cs="Arial"/>
                <w:lang w:eastAsia="ja-JP"/>
              </w:rPr>
              <w:t>RP-191124</w:t>
            </w:r>
          </w:p>
        </w:tc>
      </w:tr>
      <w:tr w:rsidR="00204BB1" w:rsidRPr="00204BB1" w:rsidTr="00871653">
        <w:tc>
          <w:tcPr>
            <w:tcW w:w="2436" w:type="dxa"/>
          </w:tcPr>
          <w:p w:rsidR="00887422" w:rsidRPr="00204BB1" w:rsidRDefault="00871653" w:rsidP="001A248F">
            <w:pPr>
              <w:tabs>
                <w:tab w:val="left" w:pos="567"/>
              </w:tabs>
              <w:spacing w:after="0"/>
              <w:rPr>
                <w:rFonts w:ascii="Arial" w:hAnsi="Arial" w:cs="Arial"/>
                <w:b/>
              </w:rPr>
            </w:pPr>
            <w:r w:rsidRPr="00204BB1">
              <w:rPr>
                <w:rFonts w:ascii="Arial" w:hAnsi="Arial" w:cs="Arial"/>
                <w:b/>
              </w:rPr>
              <w:t>Target Completion Date</w:t>
            </w:r>
          </w:p>
          <w:p w:rsidR="00871653" w:rsidRPr="00204BB1" w:rsidRDefault="00887422" w:rsidP="001A248F">
            <w:pPr>
              <w:tabs>
                <w:tab w:val="left" w:pos="567"/>
              </w:tabs>
              <w:spacing w:after="0"/>
              <w:rPr>
                <w:rFonts w:ascii="Arial" w:hAnsi="Arial" w:cs="Arial"/>
                <w:b/>
              </w:rPr>
            </w:pPr>
            <w:r w:rsidRPr="00204BB1">
              <w:rPr>
                <w:rFonts w:ascii="Arial" w:hAnsi="Arial" w:cs="Arial"/>
                <w:b/>
              </w:rPr>
              <w:t>(indicate if changed)</w:t>
            </w:r>
          </w:p>
        </w:tc>
        <w:tc>
          <w:tcPr>
            <w:tcW w:w="1846" w:type="dxa"/>
          </w:tcPr>
          <w:p w:rsidR="00871653" w:rsidRPr="00204BB1" w:rsidRDefault="00871653" w:rsidP="008836AC">
            <w:pPr>
              <w:tabs>
                <w:tab w:val="left" w:pos="567"/>
              </w:tabs>
              <w:spacing w:after="0"/>
              <w:rPr>
                <w:rFonts w:ascii="Arial" w:hAnsi="Arial" w:cs="Arial"/>
                <w:lang w:eastAsia="ja-JP"/>
              </w:rPr>
            </w:pPr>
            <w:r w:rsidRPr="00204BB1">
              <w:rPr>
                <w:rFonts w:ascii="Arial" w:hAnsi="Arial" w:cs="Arial"/>
                <w:lang w:eastAsia="ja-JP"/>
              </w:rPr>
              <w:t xml:space="preserve">Study Item: </w:t>
            </w:r>
          </w:p>
          <w:p w:rsidR="00871653" w:rsidRPr="00204BB1" w:rsidRDefault="00871653" w:rsidP="008836AC">
            <w:pPr>
              <w:tabs>
                <w:tab w:val="left" w:pos="567"/>
              </w:tabs>
              <w:spacing w:after="0"/>
              <w:rPr>
                <w:rFonts w:ascii="Arial" w:hAnsi="Arial" w:cs="Arial"/>
                <w:lang w:eastAsia="ja-JP"/>
              </w:rPr>
            </w:pPr>
          </w:p>
        </w:tc>
        <w:tc>
          <w:tcPr>
            <w:tcW w:w="1842" w:type="dxa"/>
          </w:tcPr>
          <w:p w:rsidR="00871653" w:rsidRPr="00204BB1" w:rsidRDefault="00871653" w:rsidP="008836AC">
            <w:pPr>
              <w:tabs>
                <w:tab w:val="left" w:pos="567"/>
              </w:tabs>
              <w:spacing w:after="0"/>
              <w:rPr>
                <w:rFonts w:ascii="Arial" w:hAnsi="Arial" w:cs="Arial"/>
                <w:lang w:eastAsia="ja-JP"/>
              </w:rPr>
            </w:pPr>
            <w:r w:rsidRPr="00204BB1">
              <w:rPr>
                <w:rFonts w:ascii="Arial" w:hAnsi="Arial" w:cs="Arial"/>
                <w:lang w:eastAsia="ja-JP"/>
              </w:rPr>
              <w:t xml:space="preserve">Core part: </w:t>
            </w:r>
            <w:r w:rsidR="00721200" w:rsidRPr="00204BB1">
              <w:rPr>
                <w:rFonts w:ascii="Arial" w:hAnsi="Arial" w:cs="Arial"/>
                <w:lang w:eastAsia="ja-JP"/>
              </w:rPr>
              <w:t>03/2020</w:t>
            </w:r>
          </w:p>
        </w:tc>
        <w:tc>
          <w:tcPr>
            <w:tcW w:w="2268" w:type="dxa"/>
          </w:tcPr>
          <w:p w:rsidR="00871653" w:rsidRPr="00204BB1" w:rsidRDefault="00871653" w:rsidP="00207DC4">
            <w:pPr>
              <w:tabs>
                <w:tab w:val="left" w:pos="567"/>
              </w:tabs>
              <w:spacing w:after="0"/>
              <w:rPr>
                <w:rFonts w:ascii="Arial" w:hAnsi="Arial" w:cs="Arial"/>
                <w:lang w:eastAsia="ja-JP"/>
              </w:rPr>
            </w:pPr>
            <w:r w:rsidRPr="00204BB1">
              <w:rPr>
                <w:rFonts w:ascii="Arial" w:hAnsi="Arial" w:cs="Arial"/>
                <w:lang w:eastAsia="ja-JP"/>
              </w:rPr>
              <w:t xml:space="preserve">Performance part: </w:t>
            </w:r>
            <w:r w:rsidR="00721200" w:rsidRPr="00204BB1">
              <w:rPr>
                <w:rFonts w:ascii="Arial" w:hAnsi="Arial" w:cs="Arial"/>
                <w:lang w:eastAsia="ja-JP"/>
              </w:rPr>
              <w:t>03/2020</w:t>
            </w:r>
          </w:p>
        </w:tc>
        <w:tc>
          <w:tcPr>
            <w:tcW w:w="1694" w:type="dxa"/>
            <w:gridSpan w:val="2"/>
          </w:tcPr>
          <w:p w:rsidR="00871653" w:rsidRPr="00204BB1" w:rsidRDefault="00871653" w:rsidP="008836AC">
            <w:pPr>
              <w:tabs>
                <w:tab w:val="left" w:pos="567"/>
              </w:tabs>
              <w:spacing w:after="0"/>
              <w:rPr>
                <w:rFonts w:ascii="Arial" w:hAnsi="Arial" w:cs="Arial"/>
                <w:highlight w:val="yellow"/>
                <w:lang w:eastAsia="ja-JP"/>
              </w:rPr>
            </w:pPr>
            <w:r w:rsidRPr="00204BB1">
              <w:rPr>
                <w:rFonts w:ascii="Arial" w:hAnsi="Arial" w:cs="Arial"/>
                <w:lang w:eastAsia="ja-JP"/>
              </w:rPr>
              <w:t xml:space="preserve">Testing part: </w:t>
            </w:r>
          </w:p>
        </w:tc>
      </w:tr>
      <w:tr w:rsidR="00204BB1" w:rsidRPr="00204BB1" w:rsidTr="00871653">
        <w:tc>
          <w:tcPr>
            <w:tcW w:w="2436" w:type="dxa"/>
          </w:tcPr>
          <w:p w:rsidR="00871653" w:rsidRPr="00204BB1" w:rsidRDefault="00871653" w:rsidP="001A248F">
            <w:pPr>
              <w:tabs>
                <w:tab w:val="left" w:pos="567"/>
              </w:tabs>
              <w:spacing w:after="0"/>
              <w:rPr>
                <w:rFonts w:ascii="Arial" w:hAnsi="Arial" w:cs="Arial"/>
                <w:b/>
              </w:rPr>
            </w:pPr>
            <w:r w:rsidRPr="00204BB1">
              <w:rPr>
                <w:rFonts w:ascii="Arial" w:hAnsi="Arial" w:cs="Arial"/>
                <w:b/>
              </w:rPr>
              <w:t>Overall Completion level</w:t>
            </w:r>
          </w:p>
        </w:tc>
        <w:tc>
          <w:tcPr>
            <w:tcW w:w="1846" w:type="dxa"/>
          </w:tcPr>
          <w:p w:rsidR="00871653" w:rsidRPr="00204BB1" w:rsidRDefault="00871653" w:rsidP="008836AC">
            <w:pPr>
              <w:tabs>
                <w:tab w:val="left" w:pos="567"/>
              </w:tabs>
              <w:spacing w:after="0"/>
              <w:rPr>
                <w:rFonts w:ascii="Arial" w:hAnsi="Arial" w:cs="Arial"/>
                <w:lang w:eastAsia="ja-JP"/>
              </w:rPr>
            </w:pPr>
            <w:r w:rsidRPr="00204BB1">
              <w:rPr>
                <w:rFonts w:ascii="Arial" w:hAnsi="Arial" w:cs="Arial"/>
                <w:lang w:eastAsia="ja-JP"/>
              </w:rPr>
              <w:t xml:space="preserve">Study Item: </w:t>
            </w:r>
          </w:p>
          <w:p w:rsidR="00871653" w:rsidRPr="00204BB1" w:rsidRDefault="00871653" w:rsidP="008836AC">
            <w:pPr>
              <w:tabs>
                <w:tab w:val="left" w:pos="567"/>
              </w:tabs>
              <w:spacing w:after="0"/>
              <w:rPr>
                <w:rFonts w:ascii="Arial" w:hAnsi="Arial" w:cs="Arial"/>
                <w:lang w:eastAsia="ja-JP"/>
              </w:rPr>
            </w:pPr>
          </w:p>
        </w:tc>
        <w:tc>
          <w:tcPr>
            <w:tcW w:w="1842" w:type="dxa"/>
          </w:tcPr>
          <w:p w:rsidR="00871653" w:rsidRPr="00204BB1" w:rsidRDefault="00871653" w:rsidP="008836AC">
            <w:pPr>
              <w:tabs>
                <w:tab w:val="left" w:pos="567"/>
              </w:tabs>
              <w:spacing w:after="0"/>
              <w:rPr>
                <w:rFonts w:ascii="Arial" w:hAnsi="Arial" w:cs="Arial"/>
                <w:lang w:eastAsia="ja-JP"/>
              </w:rPr>
            </w:pPr>
            <w:r w:rsidRPr="00204BB1">
              <w:rPr>
                <w:rFonts w:ascii="Arial" w:hAnsi="Arial" w:cs="Arial"/>
                <w:lang w:eastAsia="ja-JP"/>
              </w:rPr>
              <w:t xml:space="preserve">Core part: </w:t>
            </w:r>
          </w:p>
          <w:p w:rsidR="00871653" w:rsidRPr="00204BB1" w:rsidRDefault="00721200" w:rsidP="008836AC">
            <w:pPr>
              <w:tabs>
                <w:tab w:val="left" w:pos="567"/>
              </w:tabs>
              <w:spacing w:after="0"/>
              <w:rPr>
                <w:rFonts w:ascii="Arial" w:hAnsi="Arial" w:cs="Arial"/>
                <w:lang w:eastAsia="ja-JP"/>
              </w:rPr>
            </w:pPr>
            <w:r w:rsidRPr="00204BB1">
              <w:rPr>
                <w:rFonts w:ascii="Arial" w:hAnsi="Arial" w:cs="Arial"/>
                <w:lang w:eastAsia="ja-JP"/>
              </w:rPr>
              <w:t>70</w:t>
            </w:r>
            <w:r w:rsidR="00871653" w:rsidRPr="00204BB1">
              <w:rPr>
                <w:rFonts w:ascii="Arial" w:hAnsi="Arial" w:cs="Arial"/>
                <w:lang w:eastAsia="ja-JP"/>
              </w:rPr>
              <w:t>%</w:t>
            </w:r>
          </w:p>
        </w:tc>
        <w:tc>
          <w:tcPr>
            <w:tcW w:w="2268" w:type="dxa"/>
          </w:tcPr>
          <w:p w:rsidR="00FE3C31" w:rsidRPr="00204BB1" w:rsidRDefault="00871653" w:rsidP="008836AC">
            <w:pPr>
              <w:tabs>
                <w:tab w:val="left" w:pos="567"/>
              </w:tabs>
              <w:spacing w:after="0"/>
              <w:rPr>
                <w:rFonts w:ascii="Arial" w:hAnsi="Arial" w:cs="Arial"/>
                <w:lang w:eastAsia="ja-JP"/>
              </w:rPr>
            </w:pPr>
            <w:r w:rsidRPr="00204BB1">
              <w:rPr>
                <w:rFonts w:ascii="Arial" w:hAnsi="Arial" w:cs="Arial"/>
                <w:lang w:eastAsia="ja-JP"/>
              </w:rPr>
              <w:t xml:space="preserve">Performance Part: </w:t>
            </w:r>
          </w:p>
          <w:p w:rsidR="00871653" w:rsidRPr="00204BB1" w:rsidRDefault="00721200" w:rsidP="008836AC">
            <w:pPr>
              <w:tabs>
                <w:tab w:val="left" w:pos="567"/>
              </w:tabs>
              <w:spacing w:after="0"/>
              <w:rPr>
                <w:rFonts w:ascii="Arial" w:hAnsi="Arial" w:cs="Arial"/>
                <w:lang w:eastAsia="ja-JP"/>
              </w:rPr>
            </w:pPr>
            <w:r w:rsidRPr="00204BB1">
              <w:rPr>
                <w:rFonts w:ascii="Arial" w:hAnsi="Arial" w:cs="Arial"/>
                <w:lang w:eastAsia="ja-JP"/>
              </w:rPr>
              <w:t>70</w:t>
            </w:r>
            <w:r w:rsidR="00871653" w:rsidRPr="00204BB1">
              <w:rPr>
                <w:rFonts w:ascii="Arial" w:hAnsi="Arial" w:cs="Arial"/>
                <w:lang w:eastAsia="ja-JP"/>
              </w:rPr>
              <w:t>%</w:t>
            </w:r>
          </w:p>
        </w:tc>
        <w:tc>
          <w:tcPr>
            <w:tcW w:w="1694" w:type="dxa"/>
            <w:gridSpan w:val="2"/>
          </w:tcPr>
          <w:p w:rsidR="00871653" w:rsidRPr="00204BB1" w:rsidRDefault="00871653" w:rsidP="008836AC">
            <w:pPr>
              <w:tabs>
                <w:tab w:val="left" w:pos="567"/>
              </w:tabs>
              <w:spacing w:after="0"/>
              <w:rPr>
                <w:rFonts w:ascii="Arial" w:hAnsi="Arial" w:cs="Arial"/>
                <w:highlight w:val="yellow"/>
                <w:lang w:eastAsia="ja-JP"/>
              </w:rPr>
            </w:pPr>
            <w:r w:rsidRPr="00204BB1">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FE3C31">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FE3C31" w:rsidRDefault="00FE3C31" w:rsidP="001A248F">
            <w:pPr>
              <w:tabs>
                <w:tab w:val="left" w:pos="567"/>
              </w:tabs>
              <w:spacing w:after="0"/>
              <w:rPr>
                <w:rFonts w:ascii="Arial" w:eastAsiaTheme="minorEastAsia" w:hAnsi="Arial" w:cs="Arial"/>
                <w:color w:val="FF0000"/>
                <w:lang w:eastAsia="zh-CN"/>
              </w:rPr>
            </w:pPr>
            <w:r w:rsidRPr="00721200">
              <w:rPr>
                <w:rFonts w:ascii="Arial" w:hAnsi="Arial" w:cs="Arial" w:hint="eastAsia"/>
                <w:lang w:eastAsia="zh-CN"/>
              </w:rPr>
              <w:t>R4</w:t>
            </w:r>
          </w:p>
        </w:tc>
      </w:tr>
      <w:tr w:rsidR="00FE3C31" w:rsidRPr="008836AC" w:rsidTr="00FE3C31">
        <w:tc>
          <w:tcPr>
            <w:tcW w:w="1415" w:type="dxa"/>
            <w:vMerge w:val="restart"/>
            <w:vAlign w:val="center"/>
          </w:tcPr>
          <w:p w:rsidR="00FE3C31" w:rsidRPr="008836AC" w:rsidRDefault="00FE3C31" w:rsidP="00FE3C31">
            <w:pPr>
              <w:tabs>
                <w:tab w:val="left" w:pos="567"/>
              </w:tabs>
              <w:rPr>
                <w:rFonts w:ascii="Arial" w:hAnsi="Arial" w:cs="Arial"/>
                <w:b/>
              </w:rPr>
            </w:pPr>
            <w:r w:rsidRPr="008836AC">
              <w:rPr>
                <w:rFonts w:ascii="Arial" w:hAnsi="Arial" w:cs="Arial"/>
                <w:b/>
              </w:rPr>
              <w:t>Rapporteur</w:t>
            </w:r>
          </w:p>
        </w:tc>
        <w:tc>
          <w:tcPr>
            <w:tcW w:w="1336" w:type="dxa"/>
          </w:tcPr>
          <w:p w:rsidR="00FE3C31" w:rsidRPr="008836AC" w:rsidRDefault="00FE3C31" w:rsidP="00FE3C31">
            <w:pPr>
              <w:tabs>
                <w:tab w:val="left" w:pos="567"/>
              </w:tabs>
              <w:spacing w:after="0"/>
              <w:rPr>
                <w:rFonts w:ascii="Arial" w:hAnsi="Arial" w:cs="Arial"/>
                <w:b/>
              </w:rPr>
            </w:pPr>
            <w:r w:rsidRPr="008836AC">
              <w:rPr>
                <w:rFonts w:ascii="Arial" w:hAnsi="Arial" w:cs="Arial"/>
                <w:b/>
              </w:rPr>
              <w:t>Name</w:t>
            </w:r>
          </w:p>
        </w:tc>
        <w:tc>
          <w:tcPr>
            <w:tcW w:w="7335" w:type="dxa"/>
          </w:tcPr>
          <w:p w:rsidR="00FE3C31" w:rsidRPr="008836AC" w:rsidRDefault="00FE3C31" w:rsidP="00FE3C31">
            <w:pPr>
              <w:tabs>
                <w:tab w:val="left" w:pos="567"/>
              </w:tabs>
              <w:spacing w:after="0"/>
              <w:rPr>
                <w:rFonts w:ascii="Arial" w:hAnsi="Arial" w:cs="Arial"/>
                <w:lang w:eastAsia="zh-CN"/>
              </w:rPr>
            </w:pPr>
            <w:proofErr w:type="spellStart"/>
            <w:r>
              <w:rPr>
                <w:rFonts w:ascii="Arial" w:hAnsi="Arial" w:cs="Arial" w:hint="eastAsia"/>
                <w:lang w:eastAsia="zh-CN"/>
              </w:rPr>
              <w:t>Liehai</w:t>
            </w:r>
            <w:proofErr w:type="spellEnd"/>
            <w:r>
              <w:rPr>
                <w:rFonts w:ascii="Arial" w:hAnsi="Arial" w:cs="Arial" w:hint="eastAsia"/>
                <w:lang w:eastAsia="zh-CN"/>
              </w:rPr>
              <w:t xml:space="preserve"> Liu</w:t>
            </w:r>
          </w:p>
        </w:tc>
      </w:tr>
      <w:tr w:rsidR="00FE3C31" w:rsidRPr="008836AC" w:rsidTr="00FE3C31">
        <w:tc>
          <w:tcPr>
            <w:tcW w:w="1415" w:type="dxa"/>
            <w:vMerge/>
          </w:tcPr>
          <w:p w:rsidR="00FE3C31" w:rsidRPr="008836AC" w:rsidRDefault="00FE3C31" w:rsidP="00FE3C31">
            <w:pPr>
              <w:tabs>
                <w:tab w:val="left" w:pos="567"/>
              </w:tabs>
              <w:rPr>
                <w:rFonts w:ascii="Arial" w:hAnsi="Arial" w:cs="Arial"/>
                <w:b/>
              </w:rPr>
            </w:pPr>
          </w:p>
        </w:tc>
        <w:tc>
          <w:tcPr>
            <w:tcW w:w="1336" w:type="dxa"/>
          </w:tcPr>
          <w:p w:rsidR="00FE3C31" w:rsidRPr="008836AC" w:rsidRDefault="00FE3C31" w:rsidP="00FE3C31">
            <w:pPr>
              <w:tabs>
                <w:tab w:val="left" w:pos="567"/>
              </w:tabs>
              <w:spacing w:after="0"/>
              <w:rPr>
                <w:rFonts w:ascii="Arial" w:hAnsi="Arial" w:cs="Arial"/>
                <w:b/>
              </w:rPr>
            </w:pPr>
            <w:r w:rsidRPr="008836AC">
              <w:rPr>
                <w:rFonts w:ascii="Arial" w:hAnsi="Arial" w:cs="Arial"/>
                <w:b/>
              </w:rPr>
              <w:t>Company</w:t>
            </w:r>
          </w:p>
        </w:tc>
        <w:tc>
          <w:tcPr>
            <w:tcW w:w="7335" w:type="dxa"/>
          </w:tcPr>
          <w:p w:rsidR="00FE3C31" w:rsidRPr="008836AC" w:rsidRDefault="00FE3C31" w:rsidP="00FE3C31">
            <w:pPr>
              <w:tabs>
                <w:tab w:val="left" w:pos="567"/>
              </w:tabs>
              <w:spacing w:after="0"/>
              <w:rPr>
                <w:rFonts w:ascii="Arial" w:hAnsi="Arial" w:cs="Arial"/>
                <w:lang w:eastAsia="zh-CN"/>
              </w:rPr>
            </w:pPr>
            <w:r>
              <w:rPr>
                <w:rFonts w:ascii="Arial" w:hAnsi="Arial" w:cs="Arial" w:hint="eastAsia"/>
                <w:lang w:eastAsia="zh-CN"/>
              </w:rPr>
              <w:t>Huawei</w:t>
            </w:r>
          </w:p>
        </w:tc>
      </w:tr>
      <w:tr w:rsidR="00FE3C31" w:rsidRPr="008836AC" w:rsidTr="00FE3C31">
        <w:tc>
          <w:tcPr>
            <w:tcW w:w="1415" w:type="dxa"/>
            <w:vMerge/>
          </w:tcPr>
          <w:p w:rsidR="00FE3C31" w:rsidRPr="008836AC" w:rsidRDefault="00FE3C31" w:rsidP="00FE3C31">
            <w:pPr>
              <w:tabs>
                <w:tab w:val="left" w:pos="567"/>
              </w:tabs>
              <w:rPr>
                <w:rFonts w:ascii="Arial" w:hAnsi="Arial" w:cs="Arial"/>
                <w:b/>
              </w:rPr>
            </w:pPr>
          </w:p>
        </w:tc>
        <w:tc>
          <w:tcPr>
            <w:tcW w:w="1336" w:type="dxa"/>
          </w:tcPr>
          <w:p w:rsidR="00FE3C31" w:rsidRPr="008836AC" w:rsidRDefault="00FE3C31" w:rsidP="00FE3C31">
            <w:pPr>
              <w:tabs>
                <w:tab w:val="left" w:pos="567"/>
              </w:tabs>
              <w:spacing w:after="0"/>
              <w:rPr>
                <w:rFonts w:ascii="Arial" w:hAnsi="Arial" w:cs="Arial"/>
                <w:b/>
              </w:rPr>
            </w:pPr>
            <w:r w:rsidRPr="008836AC">
              <w:rPr>
                <w:rFonts w:ascii="Arial" w:hAnsi="Arial" w:cs="Arial"/>
                <w:b/>
              </w:rPr>
              <w:t>Email</w:t>
            </w:r>
          </w:p>
        </w:tc>
        <w:tc>
          <w:tcPr>
            <w:tcW w:w="7335" w:type="dxa"/>
          </w:tcPr>
          <w:p w:rsidR="00FE3C31" w:rsidRPr="008836AC" w:rsidRDefault="00FE3C31" w:rsidP="00FE3C31">
            <w:pPr>
              <w:tabs>
                <w:tab w:val="left" w:pos="567"/>
              </w:tabs>
              <w:spacing w:after="0"/>
              <w:rPr>
                <w:rFonts w:ascii="Arial" w:hAnsi="Arial" w:cs="Arial"/>
                <w:lang w:eastAsia="zh-CN"/>
              </w:rPr>
            </w:pPr>
            <w:r>
              <w:rPr>
                <w:rFonts w:ascii="Arial" w:hAnsi="Arial" w:cs="Arial" w:hint="eastAsia"/>
                <w:lang w:eastAsia="zh-CN"/>
              </w:rPr>
              <w:t>liuliehai@huawei.com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710"/>
        <w:gridCol w:w="1323"/>
        <w:gridCol w:w="2498"/>
        <w:gridCol w:w="1097"/>
        <w:gridCol w:w="1097"/>
        <w:gridCol w:w="1348"/>
      </w:tblGrid>
      <w:tr w:rsidR="00721200" w:rsidRPr="00B07B6E" w:rsidTr="00AF1BBD">
        <w:trPr>
          <w:jc w:val="center"/>
        </w:trPr>
        <w:tc>
          <w:tcPr>
            <w:tcW w:w="1040" w:type="pct"/>
            <w:shd w:val="clear" w:color="auto" w:fill="auto"/>
            <w:hideMark/>
          </w:tcPr>
          <w:p w:rsidR="00721200" w:rsidRPr="00B07B6E" w:rsidRDefault="00721200" w:rsidP="00AF1BBD">
            <w:pPr>
              <w:rPr>
                <w:rFonts w:eastAsia="宋体" w:cs="Arial"/>
                <w:b/>
                <w:bCs/>
                <w:color w:val="000000"/>
                <w:sz w:val="18"/>
                <w:szCs w:val="18"/>
                <w:lang w:val="en-US" w:eastAsia="zh-CN"/>
              </w:rPr>
            </w:pPr>
            <w:r w:rsidRPr="00B07B6E">
              <w:rPr>
                <w:rFonts w:eastAsia="宋体" w:cs="Arial"/>
                <w:b/>
                <w:bCs/>
                <w:color w:val="000000"/>
                <w:sz w:val="18"/>
                <w:szCs w:val="18"/>
                <w:lang w:val="en-US" w:eastAsia="zh-CN"/>
              </w:rPr>
              <w:t>EN-DC configuration</w:t>
            </w:r>
          </w:p>
        </w:tc>
        <w:tc>
          <w:tcPr>
            <w:tcW w:w="348" w:type="pct"/>
            <w:shd w:val="clear" w:color="auto" w:fill="auto"/>
            <w:hideMark/>
          </w:tcPr>
          <w:p w:rsidR="00721200" w:rsidRPr="00B07B6E" w:rsidRDefault="00721200" w:rsidP="00AF1BBD">
            <w:pPr>
              <w:rPr>
                <w:rFonts w:eastAsia="宋体" w:cs="Arial"/>
                <w:b/>
                <w:bCs/>
                <w:color w:val="000000"/>
                <w:sz w:val="18"/>
                <w:szCs w:val="18"/>
                <w:lang w:val="en-US" w:eastAsia="zh-CN"/>
              </w:rPr>
            </w:pPr>
            <w:r w:rsidRPr="00B07B6E">
              <w:rPr>
                <w:rFonts w:eastAsia="宋体" w:cs="Arial"/>
                <w:b/>
                <w:bCs/>
                <w:color w:val="000000"/>
                <w:sz w:val="18"/>
                <w:szCs w:val="18"/>
                <w:lang w:val="en-US" w:eastAsia="zh-CN"/>
              </w:rPr>
              <w:t>REL-</w:t>
            </w:r>
            <w:proofErr w:type="spellStart"/>
            <w:r w:rsidRPr="00B07B6E">
              <w:rPr>
                <w:rFonts w:eastAsia="宋体" w:cs="Arial"/>
                <w:b/>
                <w:bCs/>
                <w:color w:val="000000"/>
                <w:sz w:val="18"/>
                <w:szCs w:val="18"/>
                <w:lang w:val="en-US" w:eastAsia="zh-CN"/>
              </w:rPr>
              <w:t>indep</w:t>
            </w:r>
            <w:proofErr w:type="spellEnd"/>
            <w:r w:rsidRPr="00B07B6E">
              <w:rPr>
                <w:rFonts w:eastAsia="宋体" w:cs="Arial"/>
                <w:b/>
                <w:bCs/>
                <w:color w:val="000000"/>
                <w:sz w:val="18"/>
                <w:szCs w:val="18"/>
                <w:lang w:val="en-US" w:eastAsia="zh-CN"/>
              </w:rPr>
              <w:t>.</w:t>
            </w:r>
          </w:p>
        </w:tc>
        <w:tc>
          <w:tcPr>
            <w:tcW w:w="649" w:type="pct"/>
            <w:shd w:val="clear" w:color="auto" w:fill="auto"/>
            <w:hideMark/>
          </w:tcPr>
          <w:p w:rsidR="00721200" w:rsidRPr="00B07B6E" w:rsidRDefault="00721200" w:rsidP="00AF1BBD">
            <w:pPr>
              <w:rPr>
                <w:rFonts w:eastAsia="宋体" w:cs="Arial"/>
                <w:b/>
                <w:bCs/>
                <w:color w:val="000000"/>
                <w:sz w:val="18"/>
                <w:szCs w:val="18"/>
                <w:lang w:val="en-US" w:eastAsia="zh-CN"/>
              </w:rPr>
            </w:pPr>
            <w:r w:rsidRPr="00B07B6E">
              <w:rPr>
                <w:rFonts w:cs="Arial"/>
                <w:b/>
                <w:sz w:val="18"/>
                <w:szCs w:val="18"/>
              </w:rPr>
              <w:t>contact</w:t>
            </w:r>
            <w:r w:rsidRPr="00B07B6E">
              <w:rPr>
                <w:rFonts w:cs="Arial"/>
                <w:b/>
                <w:sz w:val="18"/>
                <w:szCs w:val="18"/>
              </w:rPr>
              <w:br/>
              <w:t>name, company</w:t>
            </w:r>
          </w:p>
        </w:tc>
        <w:tc>
          <w:tcPr>
            <w:tcW w:w="1225" w:type="pct"/>
            <w:shd w:val="clear" w:color="auto" w:fill="auto"/>
            <w:hideMark/>
          </w:tcPr>
          <w:p w:rsidR="00721200" w:rsidRPr="00B07B6E" w:rsidRDefault="00721200" w:rsidP="00AF1BBD">
            <w:pPr>
              <w:rPr>
                <w:rFonts w:eastAsia="宋体" w:cs="Arial"/>
                <w:b/>
                <w:bCs/>
                <w:color w:val="000000"/>
                <w:sz w:val="18"/>
                <w:szCs w:val="18"/>
                <w:lang w:val="en-US" w:eastAsia="zh-CN"/>
              </w:rPr>
            </w:pPr>
            <w:r w:rsidRPr="00B07B6E">
              <w:rPr>
                <w:rFonts w:eastAsia="宋体" w:cs="Arial"/>
                <w:b/>
                <w:bCs/>
                <w:color w:val="000000"/>
                <w:sz w:val="18"/>
                <w:szCs w:val="18"/>
                <w:lang w:val="en-US" w:eastAsia="zh-CN"/>
              </w:rPr>
              <w:t>CRs provided to RAN</w:t>
            </w:r>
            <w:r w:rsidRPr="00B07B6E">
              <w:rPr>
                <w:rFonts w:eastAsia="宋体" w:cs="Arial"/>
                <w:b/>
                <w:bCs/>
                <w:color w:val="000000"/>
                <w:sz w:val="18"/>
                <w:szCs w:val="18"/>
                <w:lang w:val="en-US" w:eastAsia="zh-CN"/>
              </w:rPr>
              <w:br/>
              <w:t xml:space="preserve">spec: RAN4 </w:t>
            </w:r>
            <w:proofErr w:type="spellStart"/>
            <w:r w:rsidRPr="00B07B6E">
              <w:rPr>
                <w:rFonts w:eastAsia="宋体" w:cs="Arial"/>
                <w:b/>
                <w:bCs/>
                <w:color w:val="000000"/>
                <w:sz w:val="18"/>
                <w:szCs w:val="18"/>
                <w:lang w:val="en-US" w:eastAsia="zh-CN"/>
              </w:rPr>
              <w:t>Tdoc</w:t>
            </w:r>
            <w:proofErr w:type="spellEnd"/>
            <w:r w:rsidRPr="00B07B6E">
              <w:rPr>
                <w:rFonts w:eastAsia="宋体" w:cs="Arial"/>
                <w:b/>
                <w:bCs/>
                <w:color w:val="000000"/>
                <w:sz w:val="18"/>
                <w:szCs w:val="18"/>
                <w:lang w:val="en-US" w:eastAsia="zh-CN"/>
              </w:rPr>
              <w:br/>
              <w:t>(list all specs and the TR input)</w:t>
            </w:r>
          </w:p>
        </w:tc>
        <w:tc>
          <w:tcPr>
            <w:tcW w:w="538" w:type="pct"/>
            <w:shd w:val="clear" w:color="auto" w:fill="auto"/>
            <w:hideMark/>
          </w:tcPr>
          <w:p w:rsidR="00721200" w:rsidRPr="00B07B6E" w:rsidRDefault="00721200" w:rsidP="00AF1BBD">
            <w:pPr>
              <w:rPr>
                <w:rFonts w:eastAsia="宋体" w:cs="Arial"/>
                <w:b/>
                <w:bCs/>
                <w:color w:val="000000"/>
                <w:sz w:val="18"/>
                <w:szCs w:val="18"/>
                <w:lang w:val="en-US" w:eastAsia="zh-CN"/>
              </w:rPr>
            </w:pPr>
            <w:r w:rsidRPr="00B07B6E">
              <w:rPr>
                <w:rFonts w:eastAsia="宋体" w:cs="Arial"/>
                <w:b/>
                <w:bCs/>
                <w:color w:val="000000"/>
                <w:sz w:val="18"/>
                <w:szCs w:val="18"/>
                <w:lang w:val="en-US" w:eastAsia="zh-CN"/>
              </w:rPr>
              <w:t>Core part</w:t>
            </w:r>
            <w:r w:rsidRPr="00B07B6E">
              <w:rPr>
                <w:rFonts w:eastAsia="宋体" w:cs="Arial"/>
                <w:b/>
                <w:bCs/>
                <w:color w:val="000000"/>
                <w:sz w:val="18"/>
                <w:szCs w:val="18"/>
                <w:lang w:val="en-US" w:eastAsia="zh-CN"/>
              </w:rPr>
              <w:br/>
              <w:t>completed?</w:t>
            </w:r>
            <w:r w:rsidRPr="00B07B6E">
              <w:rPr>
                <w:rFonts w:eastAsia="宋体" w:cs="Arial"/>
                <w:b/>
                <w:bCs/>
                <w:color w:val="000000"/>
                <w:sz w:val="18"/>
                <w:szCs w:val="18"/>
                <w:lang w:val="en-US" w:eastAsia="zh-CN"/>
              </w:rPr>
              <w:br/>
              <w:t>yes/no</w:t>
            </w:r>
          </w:p>
        </w:tc>
        <w:tc>
          <w:tcPr>
            <w:tcW w:w="538" w:type="pct"/>
            <w:shd w:val="clear" w:color="auto" w:fill="auto"/>
            <w:hideMark/>
          </w:tcPr>
          <w:p w:rsidR="00721200" w:rsidRPr="00B07B6E" w:rsidRDefault="00721200" w:rsidP="00AF1BBD">
            <w:pPr>
              <w:rPr>
                <w:rFonts w:eastAsia="宋体" w:cs="Arial"/>
                <w:b/>
                <w:bCs/>
                <w:color w:val="000000"/>
                <w:sz w:val="18"/>
                <w:szCs w:val="18"/>
                <w:lang w:val="en-US" w:eastAsia="zh-CN"/>
              </w:rPr>
            </w:pPr>
            <w:r w:rsidRPr="00B07B6E">
              <w:rPr>
                <w:rFonts w:eastAsia="宋体" w:cs="Arial"/>
                <w:b/>
                <w:bCs/>
                <w:color w:val="000000"/>
                <w:sz w:val="18"/>
                <w:szCs w:val="18"/>
                <w:lang w:val="en-US" w:eastAsia="zh-CN"/>
              </w:rPr>
              <w:t xml:space="preserve">Perf. </w:t>
            </w:r>
            <w:proofErr w:type="gramStart"/>
            <w:r w:rsidRPr="00B07B6E">
              <w:rPr>
                <w:rFonts w:eastAsia="宋体" w:cs="Arial"/>
                <w:b/>
                <w:bCs/>
                <w:color w:val="000000"/>
                <w:sz w:val="18"/>
                <w:szCs w:val="18"/>
                <w:lang w:val="en-US" w:eastAsia="zh-CN"/>
              </w:rPr>
              <w:t>part</w:t>
            </w:r>
            <w:proofErr w:type="gramEnd"/>
            <w:r w:rsidRPr="00B07B6E">
              <w:rPr>
                <w:rFonts w:eastAsia="宋体" w:cs="Arial"/>
                <w:b/>
                <w:bCs/>
                <w:color w:val="000000"/>
                <w:sz w:val="18"/>
                <w:szCs w:val="18"/>
                <w:lang w:val="en-US" w:eastAsia="zh-CN"/>
              </w:rPr>
              <w:br/>
              <w:t>completed?</w:t>
            </w:r>
            <w:r w:rsidRPr="00B07B6E">
              <w:rPr>
                <w:rFonts w:eastAsia="宋体" w:cs="Arial"/>
                <w:b/>
                <w:bCs/>
                <w:color w:val="000000"/>
                <w:sz w:val="18"/>
                <w:szCs w:val="18"/>
                <w:lang w:val="en-US" w:eastAsia="zh-CN"/>
              </w:rPr>
              <w:br/>
              <w:t>yes/no</w:t>
            </w:r>
          </w:p>
        </w:tc>
        <w:tc>
          <w:tcPr>
            <w:tcW w:w="661" w:type="pct"/>
            <w:shd w:val="clear" w:color="auto" w:fill="auto"/>
            <w:hideMark/>
          </w:tcPr>
          <w:p w:rsidR="00721200" w:rsidRPr="00B07B6E" w:rsidRDefault="00721200" w:rsidP="00AF1BBD">
            <w:pPr>
              <w:rPr>
                <w:rFonts w:eastAsia="宋体" w:cs="Arial"/>
                <w:b/>
                <w:bCs/>
                <w:color w:val="000000"/>
                <w:sz w:val="18"/>
                <w:szCs w:val="18"/>
                <w:lang w:val="en-US" w:eastAsia="zh-CN"/>
              </w:rPr>
            </w:pPr>
            <w:r w:rsidRPr="00B07B6E">
              <w:rPr>
                <w:rFonts w:eastAsia="宋体" w:cs="Arial"/>
                <w:b/>
                <w:bCs/>
                <w:color w:val="000000"/>
                <w:sz w:val="18"/>
                <w:szCs w:val="18"/>
                <w:lang w:val="en-US" w:eastAsia="zh-CN"/>
              </w:rPr>
              <w:t>open issues / comments</w:t>
            </w:r>
          </w:p>
        </w:tc>
      </w:tr>
      <w:tr w:rsidR="00721200" w:rsidTr="00721200">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DC_1A-8A_n3A_UL_1A_n3A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 xml:space="preserve">Masashi </w:t>
            </w:r>
            <w:proofErr w:type="spellStart"/>
            <w:r w:rsidRPr="00721200">
              <w:rPr>
                <w:sz w:val="18"/>
                <w:szCs w:val="18"/>
              </w:rPr>
              <w:t>Fushiki</w:t>
            </w:r>
            <w:proofErr w:type="spellEnd"/>
            <w:r w:rsidRPr="00721200">
              <w:rPr>
                <w:sz w:val="18"/>
                <w:szCs w:val="18"/>
              </w:rPr>
              <w:t>,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TR 37.716-21-11: R4-1908601</w:t>
            </w:r>
            <w:r w:rsidRPr="00721200">
              <w:rPr>
                <w:sz w:val="18"/>
                <w:szCs w:val="18"/>
              </w:rPr>
              <w:br/>
              <w:t>38.101-3: R4-1909228(Big CR)</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Pending e-mail approval for Big CR</w:t>
            </w:r>
          </w:p>
        </w:tc>
      </w:tr>
      <w:tr w:rsidR="00721200" w:rsidTr="00721200">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DC_1A-8A_n3A_UL_8A_n3A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 xml:space="preserve">Masashi </w:t>
            </w:r>
            <w:proofErr w:type="spellStart"/>
            <w:r w:rsidRPr="00721200">
              <w:rPr>
                <w:sz w:val="18"/>
                <w:szCs w:val="18"/>
              </w:rPr>
              <w:t>Fushiki</w:t>
            </w:r>
            <w:proofErr w:type="spellEnd"/>
            <w:r w:rsidRPr="00721200">
              <w:rPr>
                <w:sz w:val="18"/>
                <w:szCs w:val="18"/>
              </w:rPr>
              <w:t>,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TR 37.716-21-11: R4-1908601</w:t>
            </w:r>
            <w:r w:rsidRPr="00721200">
              <w:rPr>
                <w:sz w:val="18"/>
                <w:szCs w:val="18"/>
              </w:rPr>
              <w:br/>
              <w:t>38.101-3: R4-1909228(Big CR)</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Pending e-mail approval for Big CR</w:t>
            </w:r>
          </w:p>
        </w:tc>
      </w:tr>
      <w:tr w:rsidR="00721200" w:rsidTr="00721200">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DC_1A-8A_n28A_UL_1A_n28A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 xml:space="preserve">Masashi </w:t>
            </w:r>
            <w:proofErr w:type="spellStart"/>
            <w:r w:rsidRPr="00721200">
              <w:rPr>
                <w:sz w:val="18"/>
                <w:szCs w:val="18"/>
              </w:rPr>
              <w:t>Fushiki</w:t>
            </w:r>
            <w:proofErr w:type="spellEnd"/>
            <w:r w:rsidRPr="00721200">
              <w:rPr>
                <w:sz w:val="18"/>
                <w:szCs w:val="18"/>
              </w:rPr>
              <w:t>,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rFonts w:hint="eastAsia"/>
                <w:sz w:val="18"/>
                <w:szCs w:val="18"/>
              </w:rPr>
              <w:t>n</w:t>
            </w:r>
            <w:r w:rsidRPr="00721200">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rFonts w:hint="eastAsia"/>
                <w:sz w:val="18"/>
                <w:szCs w:val="18"/>
              </w:rPr>
              <w:t>n</w:t>
            </w:r>
            <w:r w:rsidRPr="00721200">
              <w:rPr>
                <w:sz w:val="18"/>
                <w:szCs w:val="18"/>
              </w:rPr>
              <w:t>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rFonts w:hint="eastAsia"/>
                <w:sz w:val="18"/>
                <w:szCs w:val="18"/>
              </w:rPr>
              <w:t>n</w:t>
            </w:r>
            <w:r w:rsidRPr="00721200">
              <w:rPr>
                <w:sz w:val="18"/>
                <w:szCs w:val="18"/>
              </w:rPr>
              <w:t>one</w:t>
            </w:r>
          </w:p>
        </w:tc>
      </w:tr>
      <w:tr w:rsidR="00721200" w:rsidTr="00721200">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DC_1A-8A_n28A_UL_8A_n28A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 xml:space="preserve">Masashi </w:t>
            </w:r>
            <w:proofErr w:type="spellStart"/>
            <w:r w:rsidRPr="00721200">
              <w:rPr>
                <w:sz w:val="18"/>
                <w:szCs w:val="18"/>
              </w:rPr>
              <w:t>Fushiki</w:t>
            </w:r>
            <w:proofErr w:type="spellEnd"/>
            <w:r w:rsidRPr="00721200">
              <w:rPr>
                <w:sz w:val="18"/>
                <w:szCs w:val="18"/>
              </w:rPr>
              <w:t>,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rFonts w:hint="eastAsia"/>
                <w:sz w:val="18"/>
                <w:szCs w:val="18"/>
              </w:rPr>
              <w:t>n</w:t>
            </w:r>
            <w:r w:rsidRPr="00721200">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rFonts w:hint="eastAsia"/>
                <w:sz w:val="18"/>
                <w:szCs w:val="18"/>
              </w:rPr>
              <w:t>n</w:t>
            </w:r>
            <w:r w:rsidRPr="00721200">
              <w:rPr>
                <w:sz w:val="18"/>
                <w:szCs w:val="18"/>
              </w:rPr>
              <w:t>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rFonts w:hint="eastAsia"/>
                <w:sz w:val="18"/>
                <w:szCs w:val="18"/>
              </w:rPr>
              <w:t>n</w:t>
            </w:r>
            <w:r w:rsidRPr="00721200">
              <w:rPr>
                <w:sz w:val="18"/>
                <w:szCs w:val="18"/>
              </w:rPr>
              <w:t>one</w:t>
            </w:r>
          </w:p>
        </w:tc>
      </w:tr>
      <w:tr w:rsidR="00721200" w:rsidTr="00721200">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DC_8A-42A_n77A_UL_8A_n77A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AF1BBD">
            <w:pPr>
              <w:rPr>
                <w:sz w:val="18"/>
                <w:szCs w:val="18"/>
              </w:rPr>
            </w:pPr>
            <w:r w:rsidRPr="00721200">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 xml:space="preserve">Masashi </w:t>
            </w:r>
            <w:proofErr w:type="spellStart"/>
            <w:r w:rsidRPr="00721200">
              <w:rPr>
                <w:sz w:val="18"/>
                <w:szCs w:val="18"/>
              </w:rPr>
              <w:t>Fushiki</w:t>
            </w:r>
            <w:proofErr w:type="spellEnd"/>
            <w:r w:rsidRPr="00721200">
              <w:rPr>
                <w:sz w:val="18"/>
                <w:szCs w:val="18"/>
              </w:rPr>
              <w:t>,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TR 37.716-21-11: R4-1908602</w:t>
            </w:r>
            <w:r w:rsidRPr="00721200">
              <w:rPr>
                <w:sz w:val="18"/>
                <w:szCs w:val="18"/>
              </w:rPr>
              <w:br/>
              <w:t>38.101-3: R4-1909228(Big CR)</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Pending e-mail approval for Big CR</w:t>
            </w:r>
          </w:p>
        </w:tc>
      </w:tr>
      <w:tr w:rsidR="00721200" w:rsidTr="00721200">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DC_8A-42C_n77A_UL_8A_n77A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AF1BBD">
            <w:pPr>
              <w:rPr>
                <w:sz w:val="18"/>
                <w:szCs w:val="18"/>
              </w:rPr>
            </w:pPr>
            <w:r w:rsidRPr="00721200">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 xml:space="preserve">Masashi </w:t>
            </w:r>
            <w:proofErr w:type="spellStart"/>
            <w:r w:rsidRPr="00721200">
              <w:rPr>
                <w:sz w:val="18"/>
                <w:szCs w:val="18"/>
              </w:rPr>
              <w:t>Fushiki</w:t>
            </w:r>
            <w:proofErr w:type="spellEnd"/>
            <w:r w:rsidRPr="00721200">
              <w:rPr>
                <w:sz w:val="18"/>
                <w:szCs w:val="18"/>
              </w:rPr>
              <w:t>, Softbank</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TR 37.716-21-11: R4-1908602</w:t>
            </w:r>
            <w:r w:rsidRPr="00721200">
              <w:rPr>
                <w:sz w:val="18"/>
                <w:szCs w:val="18"/>
              </w:rPr>
              <w:br/>
              <w:t>38.101-3: R4-1909228(Big CR)</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721200" w:rsidRPr="00721200" w:rsidRDefault="00721200" w:rsidP="00721200">
            <w:pPr>
              <w:rPr>
                <w:sz w:val="18"/>
                <w:szCs w:val="18"/>
              </w:rPr>
            </w:pPr>
            <w:r w:rsidRPr="00721200">
              <w:rPr>
                <w:sz w:val="18"/>
                <w:szCs w:val="18"/>
              </w:rPr>
              <w:t>Pending e-mail approval for Big CR</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DC_1A-3A_n77C_UL_3A_n77C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DC_1A-3A_n78C_UL_3A_n78C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w:t>
            </w:r>
            <w:r w:rsidRPr="00AF1BBD">
              <w:rPr>
                <w:sz w:val="18"/>
                <w:szCs w:val="18"/>
              </w:rPr>
              <w:lastRenderedPageBreak/>
              <w:t>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lastRenderedPageBreak/>
              <w:t>DC_1A-3A_n79C_UL_3A_n79C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DC_1A-19A_n77C_UL_1A_n77C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DC_1A-19A_n78C_UL_1A_n78C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DC_1A-19A_n79C_UL_19A_n79C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DC_1A-19A_n79C_UL_1A_n79C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DC_1A-21A_n77C_UL_1A_n77C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DC_1A-21A_n77C_UL_21A_n77C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DC_1A-21A_n78C_UL_1A_n78C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DC_1A-21A_n78C_UL_21A_n78C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DC_1A-21A_n79C_UL_1A_n79C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DC_1A-21A_n79C_UL_21A_n79C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DC_1A-42A_n77C_UL_1A_n77C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w:t>
            </w:r>
            <w:r w:rsidRPr="00AF1BBD">
              <w:rPr>
                <w:sz w:val="18"/>
                <w:szCs w:val="18"/>
              </w:rPr>
              <w:lastRenderedPageBreak/>
              <w:t>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lastRenderedPageBreak/>
              <w:t>DC_1A-42A_n78C_UL_1A_n78C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DC_1A-42A_n79C_UL_1A_n79C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DC_1A-42C_n77C_UL_1A_n77C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DC_1A-42C_n78C_UL_1A_n78C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DC_1A-42C_n79C_UL_1A_n79C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DC_1A-42E_n79C_UL_1A_n79C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DC_1A-42E_n78C_UL_1A_n78C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DC_1A-42E_n77C_UL_1A_n77C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DC_1A-42D_n79C_UL_1A_n79C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DC_1A-42D_n78C_UL_1A_n78C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DC_1A-42D_n77C_UL_1A_n77C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DC_3A-19A_n77C_UL_3A_n77C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w:t>
            </w:r>
            <w:r w:rsidRPr="00AF1BBD">
              <w:rPr>
                <w:sz w:val="18"/>
                <w:szCs w:val="18"/>
              </w:rPr>
              <w:lastRenderedPageBreak/>
              <w:t>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lastRenderedPageBreak/>
              <w:t>DC_3A-19A_n78C_UL_3A_n78C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DC_3A-19A_n79C_UL_19A_n79C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DC_3A-19A_n79C_UL_3A_n79C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DC_3A-19A_n78C_UL_19A_n78C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DC_3A-19A_n77C_UL_19A_n77C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DC_3A-21A_n77C_UL_3A_n77C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DC_3A-21A_n78C_UL_3A_n78C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DC_3A-21A_n79C_UL_3A_n79C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DC_3A-28A_n77C_UL_3A_n77C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DC_3A-28A_n78C_UL_3A_n78C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DC_3A-28A_n79C_UL_3A_n79C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DC_3A-42A_n77C_UL_3A_n77C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w:t>
            </w:r>
            <w:r w:rsidRPr="00AF1BBD">
              <w:rPr>
                <w:sz w:val="18"/>
                <w:szCs w:val="18"/>
              </w:rPr>
              <w:lastRenderedPageBreak/>
              <w:t>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lastRenderedPageBreak/>
              <w:t>DC_3A-42A_n78C_UL_3A_n78C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DC_3A-42A_n79C_UL_3A_n79C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DC_3A-42C_n77C_UL_3A_n77C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DC_3A-42C_n78C_UL_3A_n78C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DC_3A-42C_n79C_UL_3A_n79C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DC_3A-42E_n79C_UL_3A_n79C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DC_3A-42E_n78C_UL_3A_n78C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DC_3A-42E_n77C_UL_3A_n77C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DC_3A-42D_n79C_UL_3A_n79C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DC_3A-42D_n78C_UL_3A_n78C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DC_3A-42D_n77C_UL_3A_n77C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DC_3A-21A_n78C_UL_21A_n78C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w:t>
            </w:r>
            <w:r w:rsidRPr="00AF1BBD">
              <w:rPr>
                <w:sz w:val="18"/>
                <w:szCs w:val="18"/>
              </w:rPr>
              <w:lastRenderedPageBreak/>
              <w:t>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lastRenderedPageBreak/>
              <w:t>DC_3A-21A_n77C_UL_21A_n77C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DC_19A-21A_n77C_UL_21A_n77C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DC_19A-21A_n78C_UL_21A_n78C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DC_19A-21A_n79C_UL_19A_n79C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DC_19A-21A_n79C_UL_21A_n79C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DC_19A-42A_n79C_UL_19A_n79C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DC_19A-42C_n79C_UL_19A_n79C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DC_19A-42D_n78C_UL_19A_n78C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DC_19A-42D_n77C_UL_19A_n77C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DC_19A-42C_n78C_UL_19A_n78C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DC_19A-42C_n77C_UL_19A_n77C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DC_19A-42A_n78C_UL_19A_n78C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w:t>
            </w:r>
            <w:r w:rsidRPr="00AF1BBD">
              <w:rPr>
                <w:sz w:val="18"/>
                <w:szCs w:val="18"/>
              </w:rPr>
              <w:lastRenderedPageBreak/>
              <w:t>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lastRenderedPageBreak/>
              <w:t>DC_19A-42A_n77C_UL_19A_n77C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DC_19A-21A_n78C_UL_19A_n78C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DC_19A-21A_n77C_UL_19A_n77C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DC_21A-42A_n77C_UL_21A_n77C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DC_21A-42A_n78C_UL_21A_n78C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DC_21A-42A_n79C_UL_21A_n79C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DC_21A-42C_n77C_UL_21A_n77C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DC_21A-42C_n78C_UL_21A_n78C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DC_21A-42C_n79C_UL_21A_n79C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DC_21A-42E_n79C_UL_21A_n79C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DC_21A-42E_n78C_UL_21A_n78C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DC_21A-42E_n77C_UL_21A_n77C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w:t>
            </w:r>
            <w:r w:rsidRPr="00AF1BBD">
              <w:rPr>
                <w:sz w:val="18"/>
                <w:szCs w:val="18"/>
              </w:rPr>
              <w:lastRenderedPageBreak/>
              <w:t>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lastRenderedPageBreak/>
              <w:t>DC_21A-42D_n79C_UL_21A_n79C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DC_21A-42D_n78C_UL_21A_n78C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DC_21A-42D_n77C_UL_21A_n77C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DC_28A-42C_n77C_UL_28A_n77C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DC_28A-42C_n78C_UL_28A_n78C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DC_28A-42C_n78C_UL_28A_n78C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DC_28A-42D_n77C_UL_2</w:t>
            </w:r>
            <w:r w:rsidRPr="00AF1BBD">
              <w:rPr>
                <w:sz w:val="18"/>
                <w:szCs w:val="18"/>
              </w:rPr>
              <w:t>8</w:t>
            </w:r>
            <w:r w:rsidRPr="00AF1BBD">
              <w:rPr>
                <w:rFonts w:hint="eastAsia"/>
                <w:sz w:val="18"/>
                <w:szCs w:val="18"/>
              </w:rPr>
              <w:t>A_n77C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DC_28A-42D_n78C_UL_2</w:t>
            </w:r>
            <w:r w:rsidRPr="00AF1BBD">
              <w:rPr>
                <w:sz w:val="18"/>
                <w:szCs w:val="18"/>
              </w:rPr>
              <w:t>8</w:t>
            </w:r>
            <w:r w:rsidRPr="00AF1BBD">
              <w:rPr>
                <w:rFonts w:hint="eastAsia"/>
                <w:sz w:val="18"/>
                <w:szCs w:val="18"/>
              </w:rPr>
              <w:t>A_n78C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DC_28A-42D_n79C_UL_2</w:t>
            </w:r>
            <w:r w:rsidRPr="00AF1BBD">
              <w:rPr>
                <w:sz w:val="18"/>
                <w:szCs w:val="18"/>
              </w:rPr>
              <w:t>8</w:t>
            </w:r>
            <w:r w:rsidRPr="00AF1BBD">
              <w:rPr>
                <w:rFonts w:hint="eastAsia"/>
                <w:sz w:val="18"/>
                <w:szCs w:val="18"/>
              </w:rPr>
              <w:t>A_n79C</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UL intra-band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DL_3A-21A_n77(2A)_UL_3A_n77A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Del="00DB03A5"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DL intra-band non-contiguous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DL_1A-3A_n77(2A)_UL_3A_n77A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Del="00DB03A5"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DL intra-band non-contiguous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lastRenderedPageBreak/>
              <w:t>DL_1A-3A_n77(2A)_UL_1A_n77A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Del="00DB03A5"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DL intra-band non-contiguous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DL_1A-42A_n77(2A)_UL_1A_n77A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Del="00DB03A5"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DL intra-band non-contiguous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DL_1A-21A_n77(2A)_UL_1A_n77A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Del="00DB03A5"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DL intra-band non-contiguous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DL_3A-19A_n77(2A)_UL_19A_n77A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Del="00DB03A5"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DL intra-band non-contiguous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DL_3A-21A_n77(2A)_UL_21A_n77A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w:t>
            </w:r>
            <w:r w:rsidRPr="00AF1BBD">
              <w:rPr>
                <w:sz w:val="18"/>
                <w:szCs w:val="18"/>
              </w:rPr>
              <w:t>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Del="00DB03A5"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DL intra-band non-contiguous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DL_19A-42A_n77(2A)_UL_19A_n77A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Del="00DB03A5"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DL intra-band non-contiguous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DL_19A-21A_n77(2A)_UL_19A_n77A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Del="00DB03A5"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DL intra-band non-contiguous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DL_21A-42A_n77(2A)_UL_21A_n77A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Del="00DB03A5"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DL intra-band non-contiguous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DL_3A-42A_n77(2A)_UL_3A_n77A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Del="00DB03A5"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F</w:t>
            </w:r>
            <w:r w:rsidRPr="00AF1BBD">
              <w:rPr>
                <w:sz w:val="18"/>
                <w:szCs w:val="18"/>
              </w:rPr>
              <w:t>undamental requirements for DL intra-band non-contiguous CA is 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DC_1A-28A_n257A_UL_1A_n257A</w:t>
            </w:r>
          </w:p>
          <w:p w:rsidR="00AF1BBD" w:rsidRPr="00AF1BBD" w:rsidRDefault="00AF1BBD" w:rsidP="00AF1BBD">
            <w:pPr>
              <w:rPr>
                <w:sz w:val="18"/>
                <w:szCs w:val="18"/>
              </w:rPr>
            </w:pPr>
            <w:r w:rsidRPr="00AF1BBD">
              <w:rPr>
                <w:sz w:val="18"/>
                <w:szCs w:val="18"/>
              </w:rPr>
              <w:t>DC_1A-28A_n257G_UL_1A_n257G</w:t>
            </w:r>
          </w:p>
          <w:p w:rsidR="00AF1BBD" w:rsidRPr="00AF1BBD" w:rsidRDefault="00AF1BBD" w:rsidP="00AF1BBD">
            <w:pPr>
              <w:rPr>
                <w:sz w:val="18"/>
                <w:szCs w:val="18"/>
              </w:rPr>
            </w:pPr>
            <w:r w:rsidRPr="00AF1BBD">
              <w:rPr>
                <w:sz w:val="18"/>
                <w:szCs w:val="18"/>
              </w:rPr>
              <w:lastRenderedPageBreak/>
              <w:t>DC_1A-28A_n257H_UL_1A_n257G</w:t>
            </w:r>
          </w:p>
          <w:p w:rsidR="00AF1BBD" w:rsidRPr="00AF1BBD" w:rsidRDefault="00AF1BBD" w:rsidP="00AF1BBD">
            <w:pPr>
              <w:rPr>
                <w:sz w:val="18"/>
                <w:szCs w:val="18"/>
              </w:rPr>
            </w:pPr>
            <w:r w:rsidRPr="00AF1BBD">
              <w:rPr>
                <w:sz w:val="18"/>
                <w:szCs w:val="18"/>
              </w:rPr>
              <w:t>DC_1A-28A_n257H_UL_1A_n257H</w:t>
            </w:r>
          </w:p>
          <w:p w:rsidR="00AF1BBD" w:rsidRPr="00AF1BBD" w:rsidRDefault="00AF1BBD" w:rsidP="00AF1BBD">
            <w:pPr>
              <w:rPr>
                <w:sz w:val="18"/>
                <w:szCs w:val="18"/>
              </w:rPr>
            </w:pPr>
            <w:r w:rsidRPr="00AF1BBD">
              <w:rPr>
                <w:sz w:val="18"/>
                <w:szCs w:val="18"/>
              </w:rPr>
              <w:t>DC_1A-28A_n257I_UL_1A_n257G</w:t>
            </w:r>
          </w:p>
          <w:p w:rsidR="00AF1BBD" w:rsidRPr="00AF1BBD" w:rsidRDefault="00AF1BBD" w:rsidP="00AF1BBD">
            <w:pPr>
              <w:rPr>
                <w:sz w:val="18"/>
                <w:szCs w:val="18"/>
              </w:rPr>
            </w:pPr>
            <w:r w:rsidRPr="00AF1BBD">
              <w:rPr>
                <w:sz w:val="18"/>
                <w:szCs w:val="18"/>
              </w:rPr>
              <w:t>DC_1A-28A_n257I_UL_1A_n257H</w:t>
            </w:r>
          </w:p>
          <w:p w:rsidR="00AF1BBD" w:rsidRPr="00AF1BBD" w:rsidRDefault="00AF1BBD" w:rsidP="00AF1BBD">
            <w:pPr>
              <w:rPr>
                <w:sz w:val="18"/>
                <w:szCs w:val="18"/>
              </w:rPr>
            </w:pPr>
            <w:r w:rsidRPr="00AF1BBD">
              <w:rPr>
                <w:sz w:val="18"/>
                <w:szCs w:val="18"/>
              </w:rPr>
              <w:t>DC_1A-28A_n257I_UL_1A_n257I</w:t>
            </w:r>
          </w:p>
          <w:p w:rsidR="00AF1BBD" w:rsidRPr="00AF1BBD" w:rsidRDefault="00AF1BBD" w:rsidP="00AF1BBD">
            <w:pPr>
              <w:rPr>
                <w:sz w:val="18"/>
                <w:szCs w:val="18"/>
              </w:rPr>
            </w:pPr>
            <w:r w:rsidRPr="00AF1BBD">
              <w:rPr>
                <w:sz w:val="18"/>
                <w:szCs w:val="18"/>
              </w:rPr>
              <w:t>DC_1A-28A_n257J_UL_1A_n257G</w:t>
            </w:r>
          </w:p>
          <w:p w:rsidR="00AF1BBD" w:rsidRPr="00AF1BBD" w:rsidRDefault="00AF1BBD" w:rsidP="00AF1BBD">
            <w:pPr>
              <w:rPr>
                <w:sz w:val="18"/>
                <w:szCs w:val="18"/>
              </w:rPr>
            </w:pPr>
            <w:r w:rsidRPr="00AF1BBD">
              <w:rPr>
                <w:sz w:val="18"/>
                <w:szCs w:val="18"/>
              </w:rPr>
              <w:t>DC_1A-28A_n257J_UL_1A_n257H</w:t>
            </w:r>
          </w:p>
          <w:p w:rsidR="00AF1BBD" w:rsidRPr="00AF1BBD" w:rsidRDefault="00AF1BBD" w:rsidP="00AF1BBD">
            <w:pPr>
              <w:rPr>
                <w:sz w:val="18"/>
                <w:szCs w:val="18"/>
              </w:rPr>
            </w:pPr>
            <w:r w:rsidRPr="00AF1BBD">
              <w:rPr>
                <w:sz w:val="18"/>
                <w:szCs w:val="18"/>
              </w:rPr>
              <w:t>DC_1A-28A_n257J_UL_1A_n257I</w:t>
            </w:r>
          </w:p>
          <w:p w:rsidR="00AF1BBD" w:rsidRPr="00AF1BBD" w:rsidRDefault="00AF1BBD" w:rsidP="00AF1BBD">
            <w:pPr>
              <w:rPr>
                <w:sz w:val="18"/>
                <w:szCs w:val="18"/>
              </w:rPr>
            </w:pPr>
            <w:r w:rsidRPr="00AF1BBD">
              <w:rPr>
                <w:sz w:val="18"/>
                <w:szCs w:val="18"/>
              </w:rPr>
              <w:t>DC_1A-28A_n257J_UL_1A_n257J</w:t>
            </w:r>
          </w:p>
          <w:p w:rsidR="00AF1BBD" w:rsidRPr="00AF1BBD" w:rsidRDefault="00AF1BBD" w:rsidP="00AF1BBD">
            <w:pPr>
              <w:rPr>
                <w:sz w:val="18"/>
                <w:szCs w:val="18"/>
              </w:rPr>
            </w:pPr>
            <w:r w:rsidRPr="00AF1BBD">
              <w:rPr>
                <w:sz w:val="18"/>
                <w:szCs w:val="18"/>
              </w:rPr>
              <w:t>DC_1A-28A_n257K_UL_1A_n257G</w:t>
            </w:r>
          </w:p>
          <w:p w:rsidR="00AF1BBD" w:rsidRPr="00AF1BBD" w:rsidRDefault="00AF1BBD" w:rsidP="00AF1BBD">
            <w:pPr>
              <w:rPr>
                <w:sz w:val="18"/>
                <w:szCs w:val="18"/>
              </w:rPr>
            </w:pPr>
            <w:r w:rsidRPr="00AF1BBD">
              <w:rPr>
                <w:sz w:val="18"/>
                <w:szCs w:val="18"/>
              </w:rPr>
              <w:t>DC_1A-28A_n257K_UL_1A_n257H</w:t>
            </w:r>
          </w:p>
          <w:p w:rsidR="00AF1BBD" w:rsidRPr="00AF1BBD" w:rsidRDefault="00AF1BBD" w:rsidP="00AF1BBD">
            <w:pPr>
              <w:rPr>
                <w:sz w:val="18"/>
                <w:szCs w:val="18"/>
              </w:rPr>
            </w:pPr>
            <w:r w:rsidRPr="00AF1BBD">
              <w:rPr>
                <w:sz w:val="18"/>
                <w:szCs w:val="18"/>
              </w:rPr>
              <w:t>DC_1A-28A_n257K_UL_1A_n257I</w:t>
            </w:r>
          </w:p>
          <w:p w:rsidR="00AF1BBD" w:rsidRPr="00AF1BBD" w:rsidRDefault="00AF1BBD" w:rsidP="00AF1BBD">
            <w:pPr>
              <w:rPr>
                <w:sz w:val="18"/>
                <w:szCs w:val="18"/>
              </w:rPr>
            </w:pPr>
            <w:r w:rsidRPr="00AF1BBD">
              <w:rPr>
                <w:sz w:val="18"/>
                <w:szCs w:val="18"/>
              </w:rPr>
              <w:t>DC_1A-28A_n257K_UL_1A_n257J</w:t>
            </w:r>
          </w:p>
          <w:p w:rsidR="00AF1BBD" w:rsidRPr="00AF1BBD" w:rsidRDefault="00AF1BBD" w:rsidP="00AF1BBD">
            <w:pPr>
              <w:rPr>
                <w:sz w:val="18"/>
                <w:szCs w:val="18"/>
              </w:rPr>
            </w:pPr>
            <w:r w:rsidRPr="00AF1BBD">
              <w:rPr>
                <w:sz w:val="18"/>
                <w:szCs w:val="18"/>
              </w:rPr>
              <w:t>DC_1A-28A_n257K_UL_1A_n257K</w:t>
            </w:r>
          </w:p>
          <w:p w:rsidR="00AF1BBD" w:rsidRPr="00AF1BBD" w:rsidRDefault="00AF1BBD" w:rsidP="00AF1BBD">
            <w:pPr>
              <w:rPr>
                <w:sz w:val="18"/>
                <w:szCs w:val="18"/>
              </w:rPr>
            </w:pPr>
            <w:r w:rsidRPr="00AF1BBD">
              <w:rPr>
                <w:sz w:val="18"/>
                <w:szCs w:val="18"/>
              </w:rPr>
              <w:t>DC_1A-28A_n257L_UL_1A_n257G</w:t>
            </w:r>
          </w:p>
          <w:p w:rsidR="00AF1BBD" w:rsidRPr="00AF1BBD" w:rsidRDefault="00AF1BBD" w:rsidP="00AF1BBD">
            <w:pPr>
              <w:rPr>
                <w:sz w:val="18"/>
                <w:szCs w:val="18"/>
              </w:rPr>
            </w:pPr>
            <w:r w:rsidRPr="00AF1BBD">
              <w:rPr>
                <w:sz w:val="18"/>
                <w:szCs w:val="18"/>
              </w:rPr>
              <w:t>DC_1A-28A_n257L_UL_1A_n257H</w:t>
            </w:r>
          </w:p>
          <w:p w:rsidR="00AF1BBD" w:rsidRPr="00AF1BBD" w:rsidRDefault="00AF1BBD" w:rsidP="00AF1BBD">
            <w:pPr>
              <w:rPr>
                <w:sz w:val="18"/>
                <w:szCs w:val="18"/>
              </w:rPr>
            </w:pPr>
            <w:r w:rsidRPr="00AF1BBD">
              <w:rPr>
                <w:sz w:val="18"/>
                <w:szCs w:val="18"/>
              </w:rPr>
              <w:t>DC_1A-28A_n257L_UL_1A_n257I</w:t>
            </w:r>
          </w:p>
          <w:p w:rsidR="00AF1BBD" w:rsidRPr="00AF1BBD" w:rsidRDefault="00AF1BBD" w:rsidP="00AF1BBD">
            <w:pPr>
              <w:rPr>
                <w:sz w:val="18"/>
                <w:szCs w:val="18"/>
              </w:rPr>
            </w:pPr>
            <w:r w:rsidRPr="00AF1BBD">
              <w:rPr>
                <w:sz w:val="18"/>
                <w:szCs w:val="18"/>
              </w:rPr>
              <w:t>DC_1A-28A_n257L_UL_1A_n257J</w:t>
            </w:r>
          </w:p>
          <w:p w:rsidR="00AF1BBD" w:rsidRPr="00AF1BBD" w:rsidRDefault="00AF1BBD" w:rsidP="00AF1BBD">
            <w:pPr>
              <w:rPr>
                <w:sz w:val="18"/>
                <w:szCs w:val="18"/>
              </w:rPr>
            </w:pPr>
            <w:r w:rsidRPr="00AF1BBD">
              <w:rPr>
                <w:sz w:val="18"/>
                <w:szCs w:val="18"/>
              </w:rPr>
              <w:lastRenderedPageBreak/>
              <w:t>DC_1A-28A_n257L_UL_1A_n257K</w:t>
            </w:r>
          </w:p>
          <w:p w:rsidR="00AF1BBD" w:rsidRPr="00AF1BBD" w:rsidRDefault="00AF1BBD" w:rsidP="00AF1BBD">
            <w:pPr>
              <w:rPr>
                <w:sz w:val="18"/>
                <w:szCs w:val="18"/>
              </w:rPr>
            </w:pPr>
            <w:r w:rsidRPr="00AF1BBD">
              <w:rPr>
                <w:sz w:val="18"/>
                <w:szCs w:val="18"/>
              </w:rPr>
              <w:t>DC_1A-28A_n257L_UL_1A_n257L</w:t>
            </w:r>
          </w:p>
          <w:p w:rsidR="00AF1BBD" w:rsidRPr="00AF1BBD" w:rsidRDefault="00AF1BBD" w:rsidP="00AF1BBD">
            <w:pPr>
              <w:rPr>
                <w:sz w:val="18"/>
                <w:szCs w:val="18"/>
              </w:rPr>
            </w:pPr>
            <w:r w:rsidRPr="00AF1BBD">
              <w:rPr>
                <w:sz w:val="18"/>
                <w:szCs w:val="18"/>
              </w:rPr>
              <w:t>DC_1A-28A_n257M_UL_1A_n257G</w:t>
            </w:r>
          </w:p>
          <w:p w:rsidR="00AF1BBD" w:rsidRPr="00AF1BBD" w:rsidRDefault="00AF1BBD" w:rsidP="00AF1BBD">
            <w:pPr>
              <w:rPr>
                <w:sz w:val="18"/>
                <w:szCs w:val="18"/>
              </w:rPr>
            </w:pPr>
            <w:r w:rsidRPr="00AF1BBD">
              <w:rPr>
                <w:sz w:val="18"/>
                <w:szCs w:val="18"/>
              </w:rPr>
              <w:t>DC_1A-28A_n257M_UL_1A_n257H</w:t>
            </w:r>
          </w:p>
          <w:p w:rsidR="00AF1BBD" w:rsidRPr="00AF1BBD" w:rsidRDefault="00AF1BBD" w:rsidP="00AF1BBD">
            <w:pPr>
              <w:rPr>
                <w:sz w:val="18"/>
                <w:szCs w:val="18"/>
              </w:rPr>
            </w:pPr>
            <w:r w:rsidRPr="00AF1BBD">
              <w:rPr>
                <w:sz w:val="18"/>
                <w:szCs w:val="18"/>
              </w:rPr>
              <w:t>DC_1A-28A_n257M_UL_1A_n257I</w:t>
            </w:r>
          </w:p>
          <w:p w:rsidR="00AF1BBD" w:rsidRPr="00AF1BBD" w:rsidRDefault="00AF1BBD" w:rsidP="00AF1BBD">
            <w:pPr>
              <w:rPr>
                <w:sz w:val="18"/>
                <w:szCs w:val="18"/>
              </w:rPr>
            </w:pPr>
            <w:r w:rsidRPr="00AF1BBD">
              <w:rPr>
                <w:sz w:val="18"/>
                <w:szCs w:val="18"/>
              </w:rPr>
              <w:t>DC_1A-28A_n257M_UL_1A_n257J</w:t>
            </w:r>
          </w:p>
          <w:p w:rsidR="00AF1BBD" w:rsidRPr="00AF1BBD" w:rsidRDefault="00AF1BBD" w:rsidP="00AF1BBD">
            <w:pPr>
              <w:rPr>
                <w:sz w:val="18"/>
                <w:szCs w:val="18"/>
              </w:rPr>
            </w:pPr>
            <w:r w:rsidRPr="00AF1BBD">
              <w:rPr>
                <w:sz w:val="18"/>
                <w:szCs w:val="18"/>
              </w:rPr>
              <w:t>DC_1A-28A_n257M_UL_1A_n257K</w:t>
            </w:r>
          </w:p>
          <w:p w:rsidR="00AF1BBD" w:rsidRPr="00AF1BBD" w:rsidRDefault="00AF1BBD" w:rsidP="00AF1BBD">
            <w:pPr>
              <w:rPr>
                <w:sz w:val="18"/>
                <w:szCs w:val="18"/>
              </w:rPr>
            </w:pPr>
            <w:r w:rsidRPr="00AF1BBD">
              <w:rPr>
                <w:sz w:val="18"/>
                <w:szCs w:val="18"/>
              </w:rPr>
              <w:t>DC_1A-28A_n257M_UL_1A_n257L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lastRenderedPageBreak/>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Del="00DB03A5"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lastRenderedPageBreak/>
              <w:t>DC_1A-28A_n257M_UL_1A_n257M</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DC_1A-28A_n257A_UL_28A_n257A</w:t>
            </w:r>
          </w:p>
          <w:p w:rsidR="00AF1BBD" w:rsidRPr="00AF1BBD" w:rsidRDefault="00AF1BBD" w:rsidP="00AF1BBD">
            <w:pPr>
              <w:rPr>
                <w:sz w:val="18"/>
                <w:szCs w:val="18"/>
              </w:rPr>
            </w:pPr>
            <w:r w:rsidRPr="00AF1BBD">
              <w:rPr>
                <w:sz w:val="18"/>
                <w:szCs w:val="18"/>
              </w:rPr>
              <w:t>DC_1A-28A_n257G_UL_28A_n257G</w:t>
            </w:r>
          </w:p>
          <w:p w:rsidR="00AF1BBD" w:rsidRPr="00AF1BBD" w:rsidRDefault="00AF1BBD" w:rsidP="00AF1BBD">
            <w:pPr>
              <w:rPr>
                <w:sz w:val="18"/>
                <w:szCs w:val="18"/>
              </w:rPr>
            </w:pPr>
            <w:r w:rsidRPr="00AF1BBD">
              <w:rPr>
                <w:sz w:val="18"/>
                <w:szCs w:val="18"/>
              </w:rPr>
              <w:t>DC_1A-28A_n257H_UL_28A_n257G</w:t>
            </w:r>
          </w:p>
          <w:p w:rsidR="00AF1BBD" w:rsidRPr="00AF1BBD" w:rsidRDefault="00AF1BBD" w:rsidP="00AF1BBD">
            <w:pPr>
              <w:rPr>
                <w:sz w:val="18"/>
                <w:szCs w:val="18"/>
              </w:rPr>
            </w:pPr>
            <w:r w:rsidRPr="00AF1BBD">
              <w:rPr>
                <w:sz w:val="18"/>
                <w:szCs w:val="18"/>
              </w:rPr>
              <w:t>DC_1A-28A_n257H_UL_28A_n257H</w:t>
            </w:r>
          </w:p>
          <w:p w:rsidR="00AF1BBD" w:rsidRPr="00AF1BBD" w:rsidRDefault="00AF1BBD" w:rsidP="00AF1BBD">
            <w:pPr>
              <w:rPr>
                <w:sz w:val="18"/>
                <w:szCs w:val="18"/>
              </w:rPr>
            </w:pPr>
            <w:r w:rsidRPr="00AF1BBD">
              <w:rPr>
                <w:sz w:val="18"/>
                <w:szCs w:val="18"/>
              </w:rPr>
              <w:t>DC_1A-28A_n257I_UL_28A_n257G</w:t>
            </w:r>
          </w:p>
          <w:p w:rsidR="00AF1BBD" w:rsidRPr="00AF1BBD" w:rsidRDefault="00AF1BBD" w:rsidP="00AF1BBD">
            <w:pPr>
              <w:rPr>
                <w:sz w:val="18"/>
                <w:szCs w:val="18"/>
              </w:rPr>
            </w:pPr>
            <w:r w:rsidRPr="00AF1BBD">
              <w:rPr>
                <w:sz w:val="18"/>
                <w:szCs w:val="18"/>
              </w:rPr>
              <w:t>DC_1A-28A_n257I_UL_28A_n257H</w:t>
            </w:r>
          </w:p>
          <w:p w:rsidR="00AF1BBD" w:rsidRPr="00AF1BBD" w:rsidRDefault="00AF1BBD" w:rsidP="00AF1BBD">
            <w:pPr>
              <w:rPr>
                <w:sz w:val="18"/>
                <w:szCs w:val="18"/>
              </w:rPr>
            </w:pPr>
            <w:r w:rsidRPr="00AF1BBD">
              <w:rPr>
                <w:sz w:val="18"/>
                <w:szCs w:val="18"/>
              </w:rPr>
              <w:t>DC_1A-28A_n257I_UL_28A_n257I</w:t>
            </w:r>
          </w:p>
          <w:p w:rsidR="00AF1BBD" w:rsidRPr="00AF1BBD" w:rsidRDefault="00AF1BBD" w:rsidP="00AF1BBD">
            <w:pPr>
              <w:rPr>
                <w:sz w:val="18"/>
                <w:szCs w:val="18"/>
              </w:rPr>
            </w:pPr>
            <w:r w:rsidRPr="00AF1BBD">
              <w:rPr>
                <w:sz w:val="18"/>
                <w:szCs w:val="18"/>
              </w:rPr>
              <w:t>DC_1A-28A_n257J_UL_28A_n257G</w:t>
            </w:r>
          </w:p>
          <w:p w:rsidR="00AF1BBD" w:rsidRPr="00AF1BBD" w:rsidRDefault="00AF1BBD" w:rsidP="00AF1BBD">
            <w:pPr>
              <w:rPr>
                <w:sz w:val="18"/>
                <w:szCs w:val="18"/>
              </w:rPr>
            </w:pPr>
            <w:r w:rsidRPr="00AF1BBD">
              <w:rPr>
                <w:sz w:val="18"/>
                <w:szCs w:val="18"/>
              </w:rPr>
              <w:t>DC_1A-28A_n257J_UL_28A_n257H</w:t>
            </w:r>
          </w:p>
          <w:p w:rsidR="00AF1BBD" w:rsidRPr="00AF1BBD" w:rsidRDefault="00AF1BBD" w:rsidP="00AF1BBD">
            <w:pPr>
              <w:rPr>
                <w:sz w:val="18"/>
                <w:szCs w:val="18"/>
              </w:rPr>
            </w:pPr>
            <w:r w:rsidRPr="00AF1BBD">
              <w:rPr>
                <w:sz w:val="18"/>
                <w:szCs w:val="18"/>
              </w:rPr>
              <w:lastRenderedPageBreak/>
              <w:t>DC_1A-28A_n257J_UL_28A_n257I</w:t>
            </w:r>
          </w:p>
          <w:p w:rsidR="00AF1BBD" w:rsidRPr="00AF1BBD" w:rsidRDefault="00AF1BBD" w:rsidP="00AF1BBD">
            <w:pPr>
              <w:rPr>
                <w:sz w:val="18"/>
                <w:szCs w:val="18"/>
              </w:rPr>
            </w:pPr>
            <w:r w:rsidRPr="00AF1BBD">
              <w:rPr>
                <w:sz w:val="18"/>
                <w:szCs w:val="18"/>
              </w:rPr>
              <w:t>DC_1A-28A_n257J_UL_28A_n257J</w:t>
            </w:r>
          </w:p>
          <w:p w:rsidR="00AF1BBD" w:rsidRPr="00AF1BBD" w:rsidRDefault="00AF1BBD" w:rsidP="00AF1BBD">
            <w:pPr>
              <w:rPr>
                <w:sz w:val="18"/>
                <w:szCs w:val="18"/>
              </w:rPr>
            </w:pPr>
            <w:r w:rsidRPr="00AF1BBD">
              <w:rPr>
                <w:sz w:val="18"/>
                <w:szCs w:val="18"/>
              </w:rPr>
              <w:t>DC_1A-28A_n257K_UL_28A_n257G</w:t>
            </w:r>
          </w:p>
          <w:p w:rsidR="00AF1BBD" w:rsidRPr="00AF1BBD" w:rsidRDefault="00AF1BBD" w:rsidP="00AF1BBD">
            <w:pPr>
              <w:rPr>
                <w:sz w:val="18"/>
                <w:szCs w:val="18"/>
              </w:rPr>
            </w:pPr>
            <w:r w:rsidRPr="00AF1BBD">
              <w:rPr>
                <w:sz w:val="18"/>
                <w:szCs w:val="18"/>
              </w:rPr>
              <w:t>DC_1A-28A_n257K_UL_28A_n257H</w:t>
            </w:r>
          </w:p>
          <w:p w:rsidR="00AF1BBD" w:rsidRPr="00AF1BBD" w:rsidRDefault="00AF1BBD" w:rsidP="00AF1BBD">
            <w:pPr>
              <w:rPr>
                <w:sz w:val="18"/>
                <w:szCs w:val="18"/>
              </w:rPr>
            </w:pPr>
            <w:r w:rsidRPr="00AF1BBD">
              <w:rPr>
                <w:sz w:val="18"/>
                <w:szCs w:val="18"/>
              </w:rPr>
              <w:t>DC_1A-28A_n257K_UL_28A_n257I</w:t>
            </w:r>
          </w:p>
          <w:p w:rsidR="00AF1BBD" w:rsidRPr="00AF1BBD" w:rsidRDefault="00AF1BBD" w:rsidP="00AF1BBD">
            <w:pPr>
              <w:rPr>
                <w:sz w:val="18"/>
                <w:szCs w:val="18"/>
              </w:rPr>
            </w:pPr>
            <w:r w:rsidRPr="00AF1BBD">
              <w:rPr>
                <w:sz w:val="18"/>
                <w:szCs w:val="18"/>
              </w:rPr>
              <w:t>DC_1A-28A_n257K_UL_28A_n257J</w:t>
            </w:r>
          </w:p>
          <w:p w:rsidR="00AF1BBD" w:rsidRPr="00AF1BBD" w:rsidRDefault="00AF1BBD" w:rsidP="00AF1BBD">
            <w:pPr>
              <w:rPr>
                <w:sz w:val="18"/>
                <w:szCs w:val="18"/>
              </w:rPr>
            </w:pPr>
            <w:r w:rsidRPr="00AF1BBD">
              <w:rPr>
                <w:sz w:val="18"/>
                <w:szCs w:val="18"/>
              </w:rPr>
              <w:t>DC_1A-28A_n257K_UL_28A_n257K</w:t>
            </w:r>
          </w:p>
          <w:p w:rsidR="00AF1BBD" w:rsidRPr="00AF1BBD" w:rsidRDefault="00AF1BBD" w:rsidP="00AF1BBD">
            <w:pPr>
              <w:rPr>
                <w:sz w:val="18"/>
                <w:szCs w:val="18"/>
              </w:rPr>
            </w:pPr>
            <w:r w:rsidRPr="00AF1BBD">
              <w:rPr>
                <w:sz w:val="18"/>
                <w:szCs w:val="18"/>
              </w:rPr>
              <w:t>DC_1A-28A_n257L_UL_28A_n257G</w:t>
            </w:r>
          </w:p>
          <w:p w:rsidR="00AF1BBD" w:rsidRPr="00AF1BBD" w:rsidRDefault="00AF1BBD" w:rsidP="00AF1BBD">
            <w:pPr>
              <w:rPr>
                <w:sz w:val="18"/>
                <w:szCs w:val="18"/>
              </w:rPr>
            </w:pPr>
            <w:r w:rsidRPr="00AF1BBD">
              <w:rPr>
                <w:sz w:val="18"/>
                <w:szCs w:val="18"/>
              </w:rPr>
              <w:t>DC_1A-28A_n257L_UL_28A_n257H</w:t>
            </w:r>
          </w:p>
          <w:p w:rsidR="00AF1BBD" w:rsidRPr="00AF1BBD" w:rsidRDefault="00AF1BBD" w:rsidP="00AF1BBD">
            <w:pPr>
              <w:rPr>
                <w:sz w:val="18"/>
                <w:szCs w:val="18"/>
              </w:rPr>
            </w:pPr>
            <w:r w:rsidRPr="00AF1BBD">
              <w:rPr>
                <w:sz w:val="18"/>
                <w:szCs w:val="18"/>
              </w:rPr>
              <w:t>DC_1A-28A_n257L_UL_28A_n257I</w:t>
            </w:r>
          </w:p>
          <w:p w:rsidR="00AF1BBD" w:rsidRPr="00AF1BBD" w:rsidRDefault="00AF1BBD" w:rsidP="00AF1BBD">
            <w:pPr>
              <w:rPr>
                <w:sz w:val="18"/>
                <w:szCs w:val="18"/>
              </w:rPr>
            </w:pPr>
            <w:r w:rsidRPr="00AF1BBD">
              <w:rPr>
                <w:sz w:val="18"/>
                <w:szCs w:val="18"/>
              </w:rPr>
              <w:t>DC_1A-28A_n257L_UL_28A_n257J</w:t>
            </w:r>
          </w:p>
          <w:p w:rsidR="00AF1BBD" w:rsidRPr="00AF1BBD" w:rsidRDefault="00AF1BBD" w:rsidP="00AF1BBD">
            <w:pPr>
              <w:rPr>
                <w:sz w:val="18"/>
                <w:szCs w:val="18"/>
              </w:rPr>
            </w:pPr>
            <w:r w:rsidRPr="00AF1BBD">
              <w:rPr>
                <w:sz w:val="18"/>
                <w:szCs w:val="18"/>
              </w:rPr>
              <w:t>DC_1A-28A_n257L_UL_28A_n257K</w:t>
            </w:r>
          </w:p>
          <w:p w:rsidR="00AF1BBD" w:rsidRPr="00AF1BBD" w:rsidRDefault="00AF1BBD" w:rsidP="00AF1BBD">
            <w:pPr>
              <w:rPr>
                <w:sz w:val="18"/>
                <w:szCs w:val="18"/>
              </w:rPr>
            </w:pPr>
            <w:r w:rsidRPr="00AF1BBD">
              <w:rPr>
                <w:sz w:val="18"/>
                <w:szCs w:val="18"/>
              </w:rPr>
              <w:t>DC_1A-28A_n257L_UL_28A_n257L</w:t>
            </w:r>
          </w:p>
          <w:p w:rsidR="00AF1BBD" w:rsidRPr="00AF1BBD" w:rsidRDefault="00AF1BBD" w:rsidP="00AF1BBD">
            <w:pPr>
              <w:rPr>
                <w:sz w:val="18"/>
                <w:szCs w:val="18"/>
              </w:rPr>
            </w:pPr>
            <w:r w:rsidRPr="00AF1BBD">
              <w:rPr>
                <w:sz w:val="18"/>
                <w:szCs w:val="18"/>
              </w:rPr>
              <w:t>DC_1A-28A_n257M_UL_28A_n257G</w:t>
            </w:r>
          </w:p>
          <w:p w:rsidR="00AF1BBD" w:rsidRPr="00AF1BBD" w:rsidRDefault="00AF1BBD" w:rsidP="00AF1BBD">
            <w:pPr>
              <w:rPr>
                <w:sz w:val="18"/>
                <w:szCs w:val="18"/>
              </w:rPr>
            </w:pPr>
            <w:r w:rsidRPr="00AF1BBD">
              <w:rPr>
                <w:sz w:val="18"/>
                <w:szCs w:val="18"/>
              </w:rPr>
              <w:t>DC_1A-28A_n257M_UL_28A_n257H</w:t>
            </w:r>
          </w:p>
          <w:p w:rsidR="00AF1BBD" w:rsidRPr="00AF1BBD" w:rsidRDefault="00AF1BBD" w:rsidP="00AF1BBD">
            <w:pPr>
              <w:rPr>
                <w:sz w:val="18"/>
                <w:szCs w:val="18"/>
              </w:rPr>
            </w:pPr>
            <w:r w:rsidRPr="00AF1BBD">
              <w:rPr>
                <w:sz w:val="18"/>
                <w:szCs w:val="18"/>
              </w:rPr>
              <w:t>DC_1A-28A_n257M_UL_28A_n257I</w:t>
            </w:r>
          </w:p>
          <w:p w:rsidR="00AF1BBD" w:rsidRPr="00AF1BBD" w:rsidRDefault="00AF1BBD" w:rsidP="00AF1BBD">
            <w:pPr>
              <w:rPr>
                <w:sz w:val="18"/>
                <w:szCs w:val="18"/>
              </w:rPr>
            </w:pPr>
            <w:r w:rsidRPr="00AF1BBD">
              <w:rPr>
                <w:sz w:val="18"/>
                <w:szCs w:val="18"/>
              </w:rPr>
              <w:t>DC_1A-28A_n257M_UL_28A_n257J</w:t>
            </w:r>
          </w:p>
          <w:p w:rsidR="00AF1BBD" w:rsidRPr="00AF1BBD" w:rsidRDefault="00AF1BBD" w:rsidP="00AF1BBD">
            <w:pPr>
              <w:rPr>
                <w:sz w:val="18"/>
                <w:szCs w:val="18"/>
              </w:rPr>
            </w:pPr>
            <w:r w:rsidRPr="00AF1BBD">
              <w:rPr>
                <w:sz w:val="18"/>
                <w:szCs w:val="18"/>
              </w:rPr>
              <w:t>DC_1A-28A_n257M_UL_28A_n257K</w:t>
            </w:r>
          </w:p>
          <w:p w:rsidR="00AF1BBD" w:rsidRPr="00AF1BBD" w:rsidRDefault="00AF1BBD" w:rsidP="00AF1BBD">
            <w:pPr>
              <w:rPr>
                <w:sz w:val="18"/>
                <w:szCs w:val="18"/>
              </w:rPr>
            </w:pPr>
            <w:r w:rsidRPr="00AF1BBD">
              <w:rPr>
                <w:sz w:val="18"/>
                <w:szCs w:val="18"/>
              </w:rPr>
              <w:lastRenderedPageBreak/>
              <w:t>DC_1A-28A_n257M_UL_28A_n257L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lastRenderedPageBreak/>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Del="00DB03A5"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lastRenderedPageBreak/>
              <w:t>DC_1A-28A_n257M_UL_28A_n257M</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DC_21A-28A_n257A_UL_21A_n257A</w:t>
            </w:r>
          </w:p>
          <w:p w:rsidR="00AF1BBD" w:rsidRPr="00AF1BBD" w:rsidRDefault="00AF1BBD" w:rsidP="00AF1BBD">
            <w:pPr>
              <w:rPr>
                <w:sz w:val="18"/>
                <w:szCs w:val="18"/>
              </w:rPr>
            </w:pPr>
            <w:r w:rsidRPr="00AF1BBD">
              <w:rPr>
                <w:sz w:val="18"/>
                <w:szCs w:val="18"/>
              </w:rPr>
              <w:t>DC_21A-28A_n257G_UL_21A_n257G</w:t>
            </w:r>
          </w:p>
          <w:p w:rsidR="00AF1BBD" w:rsidRPr="00AF1BBD" w:rsidRDefault="00AF1BBD" w:rsidP="00AF1BBD">
            <w:pPr>
              <w:rPr>
                <w:sz w:val="18"/>
                <w:szCs w:val="18"/>
              </w:rPr>
            </w:pPr>
            <w:r w:rsidRPr="00AF1BBD">
              <w:rPr>
                <w:sz w:val="18"/>
                <w:szCs w:val="18"/>
              </w:rPr>
              <w:t>DC_21A-28A_n257H_UL_21A_n257G</w:t>
            </w:r>
          </w:p>
          <w:p w:rsidR="00AF1BBD" w:rsidRPr="00AF1BBD" w:rsidRDefault="00AF1BBD" w:rsidP="00AF1BBD">
            <w:pPr>
              <w:rPr>
                <w:sz w:val="18"/>
                <w:szCs w:val="18"/>
              </w:rPr>
            </w:pPr>
            <w:r w:rsidRPr="00AF1BBD">
              <w:rPr>
                <w:sz w:val="18"/>
                <w:szCs w:val="18"/>
              </w:rPr>
              <w:t>DC_21A-28A_n257H_UL_21A_n257H</w:t>
            </w:r>
          </w:p>
          <w:p w:rsidR="00AF1BBD" w:rsidRPr="00AF1BBD" w:rsidRDefault="00AF1BBD" w:rsidP="00AF1BBD">
            <w:pPr>
              <w:rPr>
                <w:sz w:val="18"/>
                <w:szCs w:val="18"/>
              </w:rPr>
            </w:pPr>
            <w:r w:rsidRPr="00AF1BBD">
              <w:rPr>
                <w:sz w:val="18"/>
                <w:szCs w:val="18"/>
              </w:rPr>
              <w:t>DC_21A-28A_n257I_UL_21A_n257G</w:t>
            </w:r>
          </w:p>
          <w:p w:rsidR="00AF1BBD" w:rsidRPr="00AF1BBD" w:rsidRDefault="00AF1BBD" w:rsidP="00AF1BBD">
            <w:pPr>
              <w:rPr>
                <w:sz w:val="18"/>
                <w:szCs w:val="18"/>
              </w:rPr>
            </w:pPr>
            <w:r w:rsidRPr="00AF1BBD">
              <w:rPr>
                <w:sz w:val="18"/>
                <w:szCs w:val="18"/>
              </w:rPr>
              <w:t>DC_21A-28A_n257I_UL_21A_n257H</w:t>
            </w:r>
          </w:p>
          <w:p w:rsidR="00AF1BBD" w:rsidRPr="00AF1BBD" w:rsidRDefault="00AF1BBD" w:rsidP="00AF1BBD">
            <w:pPr>
              <w:rPr>
                <w:sz w:val="18"/>
                <w:szCs w:val="18"/>
              </w:rPr>
            </w:pPr>
            <w:r w:rsidRPr="00AF1BBD">
              <w:rPr>
                <w:sz w:val="18"/>
                <w:szCs w:val="18"/>
              </w:rPr>
              <w:t>DC_21A-28A_n257I_UL_21A_n257I</w:t>
            </w:r>
          </w:p>
          <w:p w:rsidR="00AF1BBD" w:rsidRPr="00AF1BBD" w:rsidRDefault="00AF1BBD" w:rsidP="00AF1BBD">
            <w:pPr>
              <w:rPr>
                <w:sz w:val="18"/>
                <w:szCs w:val="18"/>
              </w:rPr>
            </w:pPr>
            <w:r w:rsidRPr="00AF1BBD">
              <w:rPr>
                <w:sz w:val="18"/>
                <w:szCs w:val="18"/>
              </w:rPr>
              <w:t>DC_21A-28A_n257J_UL_21A_n257G</w:t>
            </w:r>
          </w:p>
          <w:p w:rsidR="00AF1BBD" w:rsidRPr="00AF1BBD" w:rsidRDefault="00AF1BBD" w:rsidP="00AF1BBD">
            <w:pPr>
              <w:rPr>
                <w:sz w:val="18"/>
                <w:szCs w:val="18"/>
              </w:rPr>
            </w:pPr>
            <w:r w:rsidRPr="00AF1BBD">
              <w:rPr>
                <w:sz w:val="18"/>
                <w:szCs w:val="18"/>
              </w:rPr>
              <w:t>DC_21A-28A_n257J_UL_21A_n257H</w:t>
            </w:r>
          </w:p>
          <w:p w:rsidR="00AF1BBD" w:rsidRPr="00AF1BBD" w:rsidRDefault="00AF1BBD" w:rsidP="00AF1BBD">
            <w:pPr>
              <w:rPr>
                <w:sz w:val="18"/>
                <w:szCs w:val="18"/>
              </w:rPr>
            </w:pPr>
            <w:r w:rsidRPr="00AF1BBD">
              <w:rPr>
                <w:sz w:val="18"/>
                <w:szCs w:val="18"/>
              </w:rPr>
              <w:t>DC_21A-28A_n257J_UL_21A_n257I</w:t>
            </w:r>
          </w:p>
          <w:p w:rsidR="00AF1BBD" w:rsidRPr="00AF1BBD" w:rsidRDefault="00AF1BBD" w:rsidP="00AF1BBD">
            <w:pPr>
              <w:rPr>
                <w:sz w:val="18"/>
                <w:szCs w:val="18"/>
              </w:rPr>
            </w:pPr>
            <w:r w:rsidRPr="00AF1BBD">
              <w:rPr>
                <w:sz w:val="18"/>
                <w:szCs w:val="18"/>
              </w:rPr>
              <w:t>DC_21A-28A_n257J_UL_21A_n257J</w:t>
            </w:r>
          </w:p>
          <w:p w:rsidR="00AF1BBD" w:rsidRPr="00AF1BBD" w:rsidRDefault="00AF1BBD" w:rsidP="00AF1BBD">
            <w:pPr>
              <w:rPr>
                <w:sz w:val="18"/>
                <w:szCs w:val="18"/>
              </w:rPr>
            </w:pPr>
            <w:r w:rsidRPr="00AF1BBD">
              <w:rPr>
                <w:sz w:val="18"/>
                <w:szCs w:val="18"/>
              </w:rPr>
              <w:t>DC_21A-28A_n257K_UL_21A_n257G</w:t>
            </w:r>
          </w:p>
          <w:p w:rsidR="00AF1BBD" w:rsidRPr="00AF1BBD" w:rsidRDefault="00AF1BBD" w:rsidP="00AF1BBD">
            <w:pPr>
              <w:rPr>
                <w:sz w:val="18"/>
                <w:szCs w:val="18"/>
              </w:rPr>
            </w:pPr>
            <w:r w:rsidRPr="00AF1BBD">
              <w:rPr>
                <w:sz w:val="18"/>
                <w:szCs w:val="18"/>
              </w:rPr>
              <w:t>DC_21A-28A_n257K_UL_21A_n257H</w:t>
            </w:r>
          </w:p>
          <w:p w:rsidR="00AF1BBD" w:rsidRPr="00AF1BBD" w:rsidRDefault="00AF1BBD" w:rsidP="00AF1BBD">
            <w:pPr>
              <w:rPr>
                <w:sz w:val="18"/>
                <w:szCs w:val="18"/>
              </w:rPr>
            </w:pPr>
            <w:r w:rsidRPr="00AF1BBD">
              <w:rPr>
                <w:sz w:val="18"/>
                <w:szCs w:val="18"/>
              </w:rPr>
              <w:t>DC_21A-28A_n257K_UL_21A_n257I</w:t>
            </w:r>
          </w:p>
          <w:p w:rsidR="00AF1BBD" w:rsidRPr="00AF1BBD" w:rsidRDefault="00AF1BBD" w:rsidP="00AF1BBD">
            <w:pPr>
              <w:rPr>
                <w:sz w:val="18"/>
                <w:szCs w:val="18"/>
              </w:rPr>
            </w:pPr>
            <w:r w:rsidRPr="00AF1BBD">
              <w:rPr>
                <w:sz w:val="18"/>
                <w:szCs w:val="18"/>
              </w:rPr>
              <w:t>DC_21A-28A_n257K_UL_21A_n257J</w:t>
            </w:r>
          </w:p>
          <w:p w:rsidR="00AF1BBD" w:rsidRPr="00AF1BBD" w:rsidRDefault="00AF1BBD" w:rsidP="00AF1BBD">
            <w:pPr>
              <w:rPr>
                <w:sz w:val="18"/>
                <w:szCs w:val="18"/>
              </w:rPr>
            </w:pPr>
            <w:r w:rsidRPr="00AF1BBD">
              <w:rPr>
                <w:sz w:val="18"/>
                <w:szCs w:val="18"/>
              </w:rPr>
              <w:t>DC_21A-28A_n257K_UL_21A_n257K</w:t>
            </w:r>
          </w:p>
          <w:p w:rsidR="00AF1BBD" w:rsidRPr="00AF1BBD" w:rsidRDefault="00AF1BBD" w:rsidP="00AF1BBD">
            <w:pPr>
              <w:rPr>
                <w:sz w:val="18"/>
                <w:szCs w:val="18"/>
              </w:rPr>
            </w:pPr>
            <w:r w:rsidRPr="00AF1BBD">
              <w:rPr>
                <w:sz w:val="18"/>
                <w:szCs w:val="18"/>
              </w:rPr>
              <w:lastRenderedPageBreak/>
              <w:t>DC_21A-28A_n257L_UL_21A_n257G</w:t>
            </w:r>
          </w:p>
          <w:p w:rsidR="00AF1BBD" w:rsidRPr="00AF1BBD" w:rsidRDefault="00AF1BBD" w:rsidP="00AF1BBD">
            <w:pPr>
              <w:rPr>
                <w:sz w:val="18"/>
                <w:szCs w:val="18"/>
              </w:rPr>
            </w:pPr>
            <w:r w:rsidRPr="00AF1BBD">
              <w:rPr>
                <w:sz w:val="18"/>
                <w:szCs w:val="18"/>
              </w:rPr>
              <w:t>DC_21A-28A_n257L_UL_21A_n257H</w:t>
            </w:r>
          </w:p>
          <w:p w:rsidR="00AF1BBD" w:rsidRPr="00AF1BBD" w:rsidRDefault="00AF1BBD" w:rsidP="00AF1BBD">
            <w:pPr>
              <w:rPr>
                <w:sz w:val="18"/>
                <w:szCs w:val="18"/>
              </w:rPr>
            </w:pPr>
            <w:r w:rsidRPr="00AF1BBD">
              <w:rPr>
                <w:sz w:val="18"/>
                <w:szCs w:val="18"/>
              </w:rPr>
              <w:t>DC_21A-28A_n257L_UL_21A_n257I</w:t>
            </w:r>
          </w:p>
          <w:p w:rsidR="00AF1BBD" w:rsidRPr="00AF1BBD" w:rsidRDefault="00AF1BBD" w:rsidP="00AF1BBD">
            <w:pPr>
              <w:rPr>
                <w:sz w:val="18"/>
                <w:szCs w:val="18"/>
              </w:rPr>
            </w:pPr>
            <w:r w:rsidRPr="00AF1BBD">
              <w:rPr>
                <w:sz w:val="18"/>
                <w:szCs w:val="18"/>
              </w:rPr>
              <w:t>DC_21A-28A_n257L_UL_21A_n257J</w:t>
            </w:r>
          </w:p>
          <w:p w:rsidR="00AF1BBD" w:rsidRPr="00AF1BBD" w:rsidRDefault="00AF1BBD" w:rsidP="00AF1BBD">
            <w:pPr>
              <w:rPr>
                <w:sz w:val="18"/>
                <w:szCs w:val="18"/>
              </w:rPr>
            </w:pPr>
            <w:r w:rsidRPr="00AF1BBD">
              <w:rPr>
                <w:sz w:val="18"/>
                <w:szCs w:val="18"/>
              </w:rPr>
              <w:t>DC_21A-28A_n257L_UL_21A_n257K</w:t>
            </w:r>
          </w:p>
          <w:p w:rsidR="00AF1BBD" w:rsidRPr="00AF1BBD" w:rsidRDefault="00AF1BBD" w:rsidP="00AF1BBD">
            <w:pPr>
              <w:rPr>
                <w:sz w:val="18"/>
                <w:szCs w:val="18"/>
              </w:rPr>
            </w:pPr>
            <w:r w:rsidRPr="00AF1BBD">
              <w:rPr>
                <w:sz w:val="18"/>
                <w:szCs w:val="18"/>
              </w:rPr>
              <w:t>DC_21A-28A_n257L_UL_21A_n257L</w:t>
            </w:r>
          </w:p>
          <w:p w:rsidR="00AF1BBD" w:rsidRPr="00AF1BBD" w:rsidRDefault="00AF1BBD" w:rsidP="00AF1BBD">
            <w:pPr>
              <w:rPr>
                <w:sz w:val="18"/>
                <w:szCs w:val="18"/>
              </w:rPr>
            </w:pPr>
            <w:r w:rsidRPr="00AF1BBD">
              <w:rPr>
                <w:sz w:val="18"/>
                <w:szCs w:val="18"/>
              </w:rPr>
              <w:t>DC_21A-28A_n257M_UL_21A_n257G</w:t>
            </w:r>
          </w:p>
          <w:p w:rsidR="00AF1BBD" w:rsidRPr="00AF1BBD" w:rsidRDefault="00AF1BBD" w:rsidP="00AF1BBD">
            <w:pPr>
              <w:rPr>
                <w:sz w:val="18"/>
                <w:szCs w:val="18"/>
              </w:rPr>
            </w:pPr>
            <w:r w:rsidRPr="00AF1BBD">
              <w:rPr>
                <w:sz w:val="18"/>
                <w:szCs w:val="18"/>
              </w:rPr>
              <w:t>DC_21A-28A_n257M_UL_21A_n257H</w:t>
            </w:r>
          </w:p>
          <w:p w:rsidR="00AF1BBD" w:rsidRPr="00AF1BBD" w:rsidRDefault="00AF1BBD" w:rsidP="00AF1BBD">
            <w:pPr>
              <w:rPr>
                <w:sz w:val="18"/>
                <w:szCs w:val="18"/>
              </w:rPr>
            </w:pPr>
            <w:r w:rsidRPr="00AF1BBD">
              <w:rPr>
                <w:sz w:val="18"/>
                <w:szCs w:val="18"/>
              </w:rPr>
              <w:t>DC_21A-28A_n257M_UL_21A_n257I</w:t>
            </w:r>
          </w:p>
          <w:p w:rsidR="00AF1BBD" w:rsidRPr="00AF1BBD" w:rsidRDefault="00AF1BBD" w:rsidP="00AF1BBD">
            <w:pPr>
              <w:rPr>
                <w:sz w:val="18"/>
                <w:szCs w:val="18"/>
              </w:rPr>
            </w:pPr>
            <w:r w:rsidRPr="00AF1BBD">
              <w:rPr>
                <w:sz w:val="18"/>
                <w:szCs w:val="18"/>
              </w:rPr>
              <w:t>DC_21A-28A_n257M_UL_21A_n257J</w:t>
            </w:r>
          </w:p>
          <w:p w:rsidR="00AF1BBD" w:rsidRPr="00AF1BBD" w:rsidRDefault="00AF1BBD" w:rsidP="00AF1BBD">
            <w:pPr>
              <w:rPr>
                <w:sz w:val="18"/>
                <w:szCs w:val="18"/>
              </w:rPr>
            </w:pPr>
            <w:r w:rsidRPr="00AF1BBD">
              <w:rPr>
                <w:sz w:val="18"/>
                <w:szCs w:val="18"/>
              </w:rPr>
              <w:t>DC_21A-28A_n257M_UL_21A_n257K</w:t>
            </w:r>
          </w:p>
          <w:p w:rsidR="00AF1BBD" w:rsidRPr="00AF1BBD" w:rsidRDefault="00AF1BBD" w:rsidP="00AF1BBD">
            <w:pPr>
              <w:rPr>
                <w:sz w:val="18"/>
                <w:szCs w:val="18"/>
              </w:rPr>
            </w:pPr>
            <w:r w:rsidRPr="00AF1BBD">
              <w:rPr>
                <w:sz w:val="18"/>
                <w:szCs w:val="18"/>
              </w:rPr>
              <w:t>DC_21A-28A_n257M_UL_21A_n257L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lastRenderedPageBreak/>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Del="00DB03A5"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DC_21A-28A_n257M_UL_21A_n257M</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DC_21A-28A_n257A_UL_28A_n257A</w:t>
            </w:r>
          </w:p>
          <w:p w:rsidR="00AF1BBD" w:rsidRPr="00AF1BBD" w:rsidRDefault="00AF1BBD" w:rsidP="00AF1BBD">
            <w:pPr>
              <w:rPr>
                <w:sz w:val="18"/>
                <w:szCs w:val="18"/>
              </w:rPr>
            </w:pPr>
            <w:r w:rsidRPr="00AF1BBD">
              <w:rPr>
                <w:sz w:val="18"/>
                <w:szCs w:val="18"/>
              </w:rPr>
              <w:t>DC_21A-28A_n257G_UL_28A_n257G</w:t>
            </w:r>
          </w:p>
          <w:p w:rsidR="00AF1BBD" w:rsidRPr="00AF1BBD" w:rsidRDefault="00AF1BBD" w:rsidP="00AF1BBD">
            <w:pPr>
              <w:rPr>
                <w:sz w:val="18"/>
                <w:szCs w:val="18"/>
              </w:rPr>
            </w:pPr>
            <w:r w:rsidRPr="00AF1BBD">
              <w:rPr>
                <w:sz w:val="18"/>
                <w:szCs w:val="18"/>
              </w:rPr>
              <w:t>DC_21A-28A_n257H_UL_28A_n257G</w:t>
            </w:r>
          </w:p>
          <w:p w:rsidR="00AF1BBD" w:rsidRPr="00AF1BBD" w:rsidRDefault="00AF1BBD" w:rsidP="00AF1BBD">
            <w:pPr>
              <w:rPr>
                <w:sz w:val="18"/>
                <w:szCs w:val="18"/>
              </w:rPr>
            </w:pPr>
            <w:r w:rsidRPr="00AF1BBD">
              <w:rPr>
                <w:sz w:val="18"/>
                <w:szCs w:val="18"/>
              </w:rPr>
              <w:t>DC_21A-28A_n257H_UL_28A_n257H</w:t>
            </w:r>
          </w:p>
          <w:p w:rsidR="00AF1BBD" w:rsidRPr="00AF1BBD" w:rsidRDefault="00AF1BBD" w:rsidP="00AF1BBD">
            <w:pPr>
              <w:rPr>
                <w:sz w:val="18"/>
                <w:szCs w:val="18"/>
              </w:rPr>
            </w:pPr>
            <w:r w:rsidRPr="00AF1BBD">
              <w:rPr>
                <w:sz w:val="18"/>
                <w:szCs w:val="18"/>
              </w:rPr>
              <w:t>DC_21A-28A_n257I_UL_28A_n257G</w:t>
            </w:r>
          </w:p>
          <w:p w:rsidR="00AF1BBD" w:rsidRPr="00AF1BBD" w:rsidRDefault="00AF1BBD" w:rsidP="00AF1BBD">
            <w:pPr>
              <w:rPr>
                <w:sz w:val="18"/>
                <w:szCs w:val="18"/>
              </w:rPr>
            </w:pPr>
            <w:r w:rsidRPr="00AF1BBD">
              <w:rPr>
                <w:sz w:val="18"/>
                <w:szCs w:val="18"/>
              </w:rPr>
              <w:lastRenderedPageBreak/>
              <w:t>DC_21A-28A_n257I_UL_28A_n257H</w:t>
            </w:r>
          </w:p>
          <w:p w:rsidR="00AF1BBD" w:rsidRPr="00AF1BBD" w:rsidRDefault="00AF1BBD" w:rsidP="00AF1BBD">
            <w:pPr>
              <w:rPr>
                <w:sz w:val="18"/>
                <w:szCs w:val="18"/>
              </w:rPr>
            </w:pPr>
            <w:r w:rsidRPr="00AF1BBD">
              <w:rPr>
                <w:sz w:val="18"/>
                <w:szCs w:val="18"/>
              </w:rPr>
              <w:t>DC_21A-28A_n257I_UL_28A_n257I</w:t>
            </w:r>
          </w:p>
          <w:p w:rsidR="00AF1BBD" w:rsidRPr="00AF1BBD" w:rsidRDefault="00AF1BBD" w:rsidP="00AF1BBD">
            <w:pPr>
              <w:rPr>
                <w:sz w:val="18"/>
                <w:szCs w:val="18"/>
              </w:rPr>
            </w:pPr>
            <w:r w:rsidRPr="00AF1BBD">
              <w:rPr>
                <w:sz w:val="18"/>
                <w:szCs w:val="18"/>
              </w:rPr>
              <w:t>DC_21A-28A_n257J_UL_28A_n257G</w:t>
            </w:r>
          </w:p>
          <w:p w:rsidR="00AF1BBD" w:rsidRPr="00AF1BBD" w:rsidRDefault="00AF1BBD" w:rsidP="00AF1BBD">
            <w:pPr>
              <w:rPr>
                <w:sz w:val="18"/>
                <w:szCs w:val="18"/>
              </w:rPr>
            </w:pPr>
            <w:r w:rsidRPr="00AF1BBD">
              <w:rPr>
                <w:sz w:val="18"/>
                <w:szCs w:val="18"/>
              </w:rPr>
              <w:t>DC_21A-28A_n257J_UL_28A_n257H</w:t>
            </w:r>
          </w:p>
          <w:p w:rsidR="00AF1BBD" w:rsidRPr="00AF1BBD" w:rsidRDefault="00AF1BBD" w:rsidP="00AF1BBD">
            <w:pPr>
              <w:rPr>
                <w:sz w:val="18"/>
                <w:szCs w:val="18"/>
              </w:rPr>
            </w:pPr>
            <w:r w:rsidRPr="00AF1BBD">
              <w:rPr>
                <w:sz w:val="18"/>
                <w:szCs w:val="18"/>
              </w:rPr>
              <w:t>DC_21A-28A_n257J_UL_28A_n257I</w:t>
            </w:r>
          </w:p>
          <w:p w:rsidR="00AF1BBD" w:rsidRPr="00AF1BBD" w:rsidRDefault="00AF1BBD" w:rsidP="00AF1BBD">
            <w:pPr>
              <w:rPr>
                <w:sz w:val="18"/>
                <w:szCs w:val="18"/>
              </w:rPr>
            </w:pPr>
            <w:r w:rsidRPr="00AF1BBD">
              <w:rPr>
                <w:sz w:val="18"/>
                <w:szCs w:val="18"/>
              </w:rPr>
              <w:t>DC_21A-28A_n257J_UL_28A_n257J</w:t>
            </w:r>
          </w:p>
          <w:p w:rsidR="00AF1BBD" w:rsidRPr="00AF1BBD" w:rsidRDefault="00AF1BBD" w:rsidP="00AF1BBD">
            <w:pPr>
              <w:rPr>
                <w:sz w:val="18"/>
                <w:szCs w:val="18"/>
              </w:rPr>
            </w:pPr>
            <w:r w:rsidRPr="00AF1BBD">
              <w:rPr>
                <w:sz w:val="18"/>
                <w:szCs w:val="18"/>
              </w:rPr>
              <w:t>DC_21A-28A_n257K_UL_28A_n257G</w:t>
            </w:r>
          </w:p>
          <w:p w:rsidR="00AF1BBD" w:rsidRPr="00AF1BBD" w:rsidRDefault="00AF1BBD" w:rsidP="00AF1BBD">
            <w:pPr>
              <w:rPr>
                <w:sz w:val="18"/>
                <w:szCs w:val="18"/>
              </w:rPr>
            </w:pPr>
            <w:r w:rsidRPr="00AF1BBD">
              <w:rPr>
                <w:sz w:val="18"/>
                <w:szCs w:val="18"/>
              </w:rPr>
              <w:t>DC_21A-28A_n257K_UL_28A_n257H</w:t>
            </w:r>
          </w:p>
          <w:p w:rsidR="00AF1BBD" w:rsidRPr="00AF1BBD" w:rsidRDefault="00AF1BBD" w:rsidP="00AF1BBD">
            <w:pPr>
              <w:rPr>
                <w:sz w:val="18"/>
                <w:szCs w:val="18"/>
              </w:rPr>
            </w:pPr>
            <w:r w:rsidRPr="00AF1BBD">
              <w:rPr>
                <w:sz w:val="18"/>
                <w:szCs w:val="18"/>
              </w:rPr>
              <w:t>DC_21A-28A_n257K_UL_28A_n257I</w:t>
            </w:r>
          </w:p>
          <w:p w:rsidR="00AF1BBD" w:rsidRPr="00AF1BBD" w:rsidRDefault="00AF1BBD" w:rsidP="00AF1BBD">
            <w:pPr>
              <w:rPr>
                <w:sz w:val="18"/>
                <w:szCs w:val="18"/>
              </w:rPr>
            </w:pPr>
            <w:r w:rsidRPr="00AF1BBD">
              <w:rPr>
                <w:sz w:val="18"/>
                <w:szCs w:val="18"/>
              </w:rPr>
              <w:t>DC_21A-28A_n257K_UL_28A_n257J</w:t>
            </w:r>
          </w:p>
          <w:p w:rsidR="00AF1BBD" w:rsidRPr="00AF1BBD" w:rsidRDefault="00AF1BBD" w:rsidP="00AF1BBD">
            <w:pPr>
              <w:rPr>
                <w:sz w:val="18"/>
                <w:szCs w:val="18"/>
              </w:rPr>
            </w:pPr>
            <w:r w:rsidRPr="00AF1BBD">
              <w:rPr>
                <w:sz w:val="18"/>
                <w:szCs w:val="18"/>
              </w:rPr>
              <w:t>DC_21A-28A_n257K_UL_28A_n257K</w:t>
            </w:r>
          </w:p>
          <w:p w:rsidR="00AF1BBD" w:rsidRPr="00AF1BBD" w:rsidRDefault="00AF1BBD" w:rsidP="00AF1BBD">
            <w:pPr>
              <w:rPr>
                <w:sz w:val="18"/>
                <w:szCs w:val="18"/>
              </w:rPr>
            </w:pPr>
            <w:r w:rsidRPr="00AF1BBD">
              <w:rPr>
                <w:sz w:val="18"/>
                <w:szCs w:val="18"/>
              </w:rPr>
              <w:t>DC_21A-28A_n257L_UL_28A_n257G</w:t>
            </w:r>
          </w:p>
          <w:p w:rsidR="00AF1BBD" w:rsidRPr="00AF1BBD" w:rsidRDefault="00AF1BBD" w:rsidP="00AF1BBD">
            <w:pPr>
              <w:rPr>
                <w:sz w:val="18"/>
                <w:szCs w:val="18"/>
              </w:rPr>
            </w:pPr>
            <w:r w:rsidRPr="00AF1BBD">
              <w:rPr>
                <w:sz w:val="18"/>
                <w:szCs w:val="18"/>
              </w:rPr>
              <w:t>DC_21A-28A_n257L_UL_28A_n257H</w:t>
            </w:r>
          </w:p>
          <w:p w:rsidR="00AF1BBD" w:rsidRPr="00AF1BBD" w:rsidRDefault="00AF1BBD" w:rsidP="00AF1BBD">
            <w:pPr>
              <w:rPr>
                <w:sz w:val="18"/>
                <w:szCs w:val="18"/>
              </w:rPr>
            </w:pPr>
            <w:r w:rsidRPr="00AF1BBD">
              <w:rPr>
                <w:sz w:val="18"/>
                <w:szCs w:val="18"/>
              </w:rPr>
              <w:t>DC_21A-28A_n257L_UL_28A_n257I</w:t>
            </w:r>
          </w:p>
          <w:p w:rsidR="00AF1BBD" w:rsidRPr="00AF1BBD" w:rsidRDefault="00AF1BBD" w:rsidP="00AF1BBD">
            <w:pPr>
              <w:rPr>
                <w:sz w:val="18"/>
                <w:szCs w:val="18"/>
              </w:rPr>
            </w:pPr>
            <w:r w:rsidRPr="00AF1BBD">
              <w:rPr>
                <w:sz w:val="18"/>
                <w:szCs w:val="18"/>
              </w:rPr>
              <w:t>DC_21A-28A_n257L_UL_28A_n257J</w:t>
            </w:r>
          </w:p>
          <w:p w:rsidR="00AF1BBD" w:rsidRPr="00AF1BBD" w:rsidRDefault="00AF1BBD" w:rsidP="00AF1BBD">
            <w:pPr>
              <w:rPr>
                <w:sz w:val="18"/>
                <w:szCs w:val="18"/>
              </w:rPr>
            </w:pPr>
            <w:r w:rsidRPr="00AF1BBD">
              <w:rPr>
                <w:sz w:val="18"/>
                <w:szCs w:val="18"/>
              </w:rPr>
              <w:t>DC_21A-28A_n257L_UL_28A_n257K</w:t>
            </w:r>
          </w:p>
          <w:p w:rsidR="00AF1BBD" w:rsidRPr="00AF1BBD" w:rsidRDefault="00AF1BBD" w:rsidP="00AF1BBD">
            <w:pPr>
              <w:rPr>
                <w:sz w:val="18"/>
                <w:szCs w:val="18"/>
              </w:rPr>
            </w:pPr>
            <w:r w:rsidRPr="00AF1BBD">
              <w:rPr>
                <w:sz w:val="18"/>
                <w:szCs w:val="18"/>
              </w:rPr>
              <w:t>DC_21A-28A_n257L_UL_28A_n257L</w:t>
            </w:r>
          </w:p>
          <w:p w:rsidR="00AF1BBD" w:rsidRPr="00AF1BBD" w:rsidRDefault="00AF1BBD" w:rsidP="00AF1BBD">
            <w:pPr>
              <w:rPr>
                <w:sz w:val="18"/>
                <w:szCs w:val="18"/>
              </w:rPr>
            </w:pPr>
            <w:r w:rsidRPr="00AF1BBD">
              <w:rPr>
                <w:sz w:val="18"/>
                <w:szCs w:val="18"/>
              </w:rPr>
              <w:t>DC_21A-28A_n257M_UL_28A_n257G</w:t>
            </w:r>
          </w:p>
          <w:p w:rsidR="00AF1BBD" w:rsidRPr="00AF1BBD" w:rsidRDefault="00AF1BBD" w:rsidP="00AF1BBD">
            <w:pPr>
              <w:rPr>
                <w:sz w:val="18"/>
                <w:szCs w:val="18"/>
              </w:rPr>
            </w:pPr>
            <w:r w:rsidRPr="00AF1BBD">
              <w:rPr>
                <w:sz w:val="18"/>
                <w:szCs w:val="18"/>
              </w:rPr>
              <w:lastRenderedPageBreak/>
              <w:t>DC_21A-28A_n257M_UL_28A_n257H</w:t>
            </w:r>
          </w:p>
          <w:p w:rsidR="00AF1BBD" w:rsidRPr="00AF1BBD" w:rsidRDefault="00AF1BBD" w:rsidP="00AF1BBD">
            <w:pPr>
              <w:rPr>
                <w:sz w:val="18"/>
                <w:szCs w:val="18"/>
              </w:rPr>
            </w:pPr>
            <w:r w:rsidRPr="00AF1BBD">
              <w:rPr>
                <w:sz w:val="18"/>
                <w:szCs w:val="18"/>
              </w:rPr>
              <w:t>DC_21A-28A_n257M_UL_28A_n257I</w:t>
            </w:r>
          </w:p>
          <w:p w:rsidR="00AF1BBD" w:rsidRPr="00AF1BBD" w:rsidRDefault="00AF1BBD" w:rsidP="00AF1BBD">
            <w:pPr>
              <w:rPr>
                <w:sz w:val="18"/>
                <w:szCs w:val="18"/>
              </w:rPr>
            </w:pPr>
            <w:r w:rsidRPr="00AF1BBD">
              <w:rPr>
                <w:sz w:val="18"/>
                <w:szCs w:val="18"/>
              </w:rPr>
              <w:t>DC_21A-28A_n257M_UL_28A_n257J</w:t>
            </w:r>
          </w:p>
          <w:p w:rsidR="00AF1BBD" w:rsidRPr="00AF1BBD" w:rsidRDefault="00AF1BBD" w:rsidP="00AF1BBD">
            <w:pPr>
              <w:rPr>
                <w:sz w:val="18"/>
                <w:szCs w:val="18"/>
              </w:rPr>
            </w:pPr>
            <w:r w:rsidRPr="00AF1BBD">
              <w:rPr>
                <w:sz w:val="18"/>
                <w:szCs w:val="18"/>
              </w:rPr>
              <w:t>DC_21A-28A_n257M_UL_28A_n257K</w:t>
            </w:r>
          </w:p>
          <w:p w:rsidR="00AF1BBD" w:rsidRPr="00AF1BBD" w:rsidRDefault="00AF1BBD" w:rsidP="00AF1BBD">
            <w:pPr>
              <w:rPr>
                <w:sz w:val="18"/>
                <w:szCs w:val="18"/>
              </w:rPr>
            </w:pPr>
            <w:r w:rsidRPr="00AF1BBD">
              <w:rPr>
                <w:sz w:val="18"/>
                <w:szCs w:val="18"/>
              </w:rPr>
              <w:t>DC_21A-28A_n257M_UL_28A_n257L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lastRenderedPageBreak/>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Del="00DB03A5"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lastRenderedPageBreak/>
              <w:t>DC_21A-28A_n257M_UL_28A_n257M</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DC_28A-42A_n257A_UL_28A_n257A</w:t>
            </w:r>
          </w:p>
          <w:p w:rsidR="00AF1BBD" w:rsidRPr="00AF1BBD" w:rsidRDefault="00AF1BBD" w:rsidP="00AF1BBD">
            <w:pPr>
              <w:rPr>
                <w:sz w:val="18"/>
                <w:szCs w:val="18"/>
              </w:rPr>
            </w:pPr>
            <w:r w:rsidRPr="00AF1BBD">
              <w:rPr>
                <w:sz w:val="18"/>
                <w:szCs w:val="18"/>
              </w:rPr>
              <w:t>DC_28A-42A_n257G_UL_28A_n257G</w:t>
            </w:r>
          </w:p>
          <w:p w:rsidR="00AF1BBD" w:rsidRPr="00AF1BBD" w:rsidRDefault="00AF1BBD" w:rsidP="00AF1BBD">
            <w:pPr>
              <w:rPr>
                <w:sz w:val="18"/>
                <w:szCs w:val="18"/>
              </w:rPr>
            </w:pPr>
            <w:r w:rsidRPr="00AF1BBD">
              <w:rPr>
                <w:sz w:val="18"/>
                <w:szCs w:val="18"/>
              </w:rPr>
              <w:t>DC_28A-42A_n257H_UL_28A_n257G</w:t>
            </w:r>
          </w:p>
          <w:p w:rsidR="00AF1BBD" w:rsidRPr="00AF1BBD" w:rsidRDefault="00AF1BBD" w:rsidP="00AF1BBD">
            <w:pPr>
              <w:rPr>
                <w:sz w:val="18"/>
                <w:szCs w:val="18"/>
              </w:rPr>
            </w:pPr>
            <w:r w:rsidRPr="00AF1BBD">
              <w:rPr>
                <w:sz w:val="18"/>
                <w:szCs w:val="18"/>
              </w:rPr>
              <w:t>DC_28A-42A_n257H_UL_28A_n257H</w:t>
            </w:r>
          </w:p>
          <w:p w:rsidR="00AF1BBD" w:rsidRPr="00AF1BBD" w:rsidRDefault="00AF1BBD" w:rsidP="00AF1BBD">
            <w:pPr>
              <w:rPr>
                <w:sz w:val="18"/>
                <w:szCs w:val="18"/>
              </w:rPr>
            </w:pPr>
            <w:r w:rsidRPr="00AF1BBD">
              <w:rPr>
                <w:sz w:val="18"/>
                <w:szCs w:val="18"/>
              </w:rPr>
              <w:t>DC_28A-42A_n257I_UL_28A_n257G</w:t>
            </w:r>
          </w:p>
          <w:p w:rsidR="00AF1BBD" w:rsidRPr="00AF1BBD" w:rsidRDefault="00AF1BBD" w:rsidP="00AF1BBD">
            <w:pPr>
              <w:rPr>
                <w:sz w:val="18"/>
                <w:szCs w:val="18"/>
              </w:rPr>
            </w:pPr>
            <w:r w:rsidRPr="00AF1BBD">
              <w:rPr>
                <w:sz w:val="18"/>
                <w:szCs w:val="18"/>
              </w:rPr>
              <w:t>DC_28A-42A_n257I_UL_28A_n257H</w:t>
            </w:r>
          </w:p>
          <w:p w:rsidR="00AF1BBD" w:rsidRPr="00AF1BBD" w:rsidRDefault="00AF1BBD" w:rsidP="00AF1BBD">
            <w:pPr>
              <w:rPr>
                <w:sz w:val="18"/>
                <w:szCs w:val="18"/>
              </w:rPr>
            </w:pPr>
            <w:r w:rsidRPr="00AF1BBD">
              <w:rPr>
                <w:sz w:val="18"/>
                <w:szCs w:val="18"/>
              </w:rPr>
              <w:t>DC_28A-42A_n257I_UL_28A_n257I</w:t>
            </w:r>
          </w:p>
          <w:p w:rsidR="00AF1BBD" w:rsidRPr="00AF1BBD" w:rsidRDefault="00AF1BBD" w:rsidP="00AF1BBD">
            <w:pPr>
              <w:rPr>
                <w:sz w:val="18"/>
                <w:szCs w:val="18"/>
              </w:rPr>
            </w:pPr>
            <w:r w:rsidRPr="00AF1BBD">
              <w:rPr>
                <w:sz w:val="18"/>
                <w:szCs w:val="18"/>
              </w:rPr>
              <w:t>DC_28A-42A_n257J_UL_28A_n257G</w:t>
            </w:r>
          </w:p>
          <w:p w:rsidR="00AF1BBD" w:rsidRPr="00AF1BBD" w:rsidRDefault="00AF1BBD" w:rsidP="00AF1BBD">
            <w:pPr>
              <w:rPr>
                <w:sz w:val="18"/>
                <w:szCs w:val="18"/>
              </w:rPr>
            </w:pPr>
            <w:r w:rsidRPr="00AF1BBD">
              <w:rPr>
                <w:sz w:val="18"/>
                <w:szCs w:val="18"/>
              </w:rPr>
              <w:t>DC_28A-42A_n257J_UL_28A_n257H</w:t>
            </w:r>
          </w:p>
          <w:p w:rsidR="00AF1BBD" w:rsidRPr="00AF1BBD" w:rsidRDefault="00AF1BBD" w:rsidP="00AF1BBD">
            <w:pPr>
              <w:rPr>
                <w:sz w:val="18"/>
                <w:szCs w:val="18"/>
              </w:rPr>
            </w:pPr>
            <w:r w:rsidRPr="00AF1BBD">
              <w:rPr>
                <w:sz w:val="18"/>
                <w:szCs w:val="18"/>
              </w:rPr>
              <w:t>DC_28A-42A_n257J_UL_28A_n257I</w:t>
            </w:r>
          </w:p>
          <w:p w:rsidR="00AF1BBD" w:rsidRPr="00AF1BBD" w:rsidRDefault="00AF1BBD" w:rsidP="00AF1BBD">
            <w:pPr>
              <w:rPr>
                <w:sz w:val="18"/>
                <w:szCs w:val="18"/>
              </w:rPr>
            </w:pPr>
            <w:r w:rsidRPr="00AF1BBD">
              <w:rPr>
                <w:sz w:val="18"/>
                <w:szCs w:val="18"/>
              </w:rPr>
              <w:t>DC_28A-42A_n257J_UL_28A_n257J</w:t>
            </w:r>
          </w:p>
          <w:p w:rsidR="00AF1BBD" w:rsidRPr="00AF1BBD" w:rsidRDefault="00AF1BBD" w:rsidP="00AF1BBD">
            <w:pPr>
              <w:rPr>
                <w:sz w:val="18"/>
                <w:szCs w:val="18"/>
              </w:rPr>
            </w:pPr>
            <w:r w:rsidRPr="00AF1BBD">
              <w:rPr>
                <w:sz w:val="18"/>
                <w:szCs w:val="18"/>
              </w:rPr>
              <w:t>DC_28A-42A_n257K_UL_28A_n257G</w:t>
            </w:r>
          </w:p>
          <w:p w:rsidR="00AF1BBD" w:rsidRPr="00AF1BBD" w:rsidRDefault="00AF1BBD" w:rsidP="00AF1BBD">
            <w:pPr>
              <w:rPr>
                <w:sz w:val="18"/>
                <w:szCs w:val="18"/>
              </w:rPr>
            </w:pPr>
            <w:r w:rsidRPr="00AF1BBD">
              <w:rPr>
                <w:sz w:val="18"/>
                <w:szCs w:val="18"/>
              </w:rPr>
              <w:lastRenderedPageBreak/>
              <w:t>DC_28A-42A_n257K_UL_28A_n257H</w:t>
            </w:r>
          </w:p>
          <w:p w:rsidR="00AF1BBD" w:rsidRPr="00AF1BBD" w:rsidRDefault="00AF1BBD" w:rsidP="00AF1BBD">
            <w:pPr>
              <w:rPr>
                <w:sz w:val="18"/>
                <w:szCs w:val="18"/>
              </w:rPr>
            </w:pPr>
            <w:r w:rsidRPr="00AF1BBD">
              <w:rPr>
                <w:sz w:val="18"/>
                <w:szCs w:val="18"/>
              </w:rPr>
              <w:t>DC_28A-42A_n257K_UL_28A_n257I</w:t>
            </w:r>
          </w:p>
          <w:p w:rsidR="00AF1BBD" w:rsidRPr="00AF1BBD" w:rsidRDefault="00AF1BBD" w:rsidP="00AF1BBD">
            <w:pPr>
              <w:rPr>
                <w:sz w:val="18"/>
                <w:szCs w:val="18"/>
              </w:rPr>
            </w:pPr>
            <w:r w:rsidRPr="00AF1BBD">
              <w:rPr>
                <w:sz w:val="18"/>
                <w:szCs w:val="18"/>
              </w:rPr>
              <w:t>DC_28A-42A_n257K_UL_28A_n257J</w:t>
            </w:r>
          </w:p>
          <w:p w:rsidR="00AF1BBD" w:rsidRPr="00AF1BBD" w:rsidRDefault="00AF1BBD" w:rsidP="00AF1BBD">
            <w:pPr>
              <w:rPr>
                <w:sz w:val="18"/>
                <w:szCs w:val="18"/>
              </w:rPr>
            </w:pPr>
            <w:r w:rsidRPr="00AF1BBD">
              <w:rPr>
                <w:sz w:val="18"/>
                <w:szCs w:val="18"/>
              </w:rPr>
              <w:t>DC_28A-42A_n257K_UL_28A_n257K</w:t>
            </w:r>
          </w:p>
          <w:p w:rsidR="00AF1BBD" w:rsidRPr="00AF1BBD" w:rsidRDefault="00AF1BBD" w:rsidP="00AF1BBD">
            <w:pPr>
              <w:rPr>
                <w:sz w:val="18"/>
                <w:szCs w:val="18"/>
              </w:rPr>
            </w:pPr>
            <w:r w:rsidRPr="00AF1BBD">
              <w:rPr>
                <w:sz w:val="18"/>
                <w:szCs w:val="18"/>
              </w:rPr>
              <w:t>DC_28A-42A_n257L_UL_28A_n257G</w:t>
            </w:r>
          </w:p>
          <w:p w:rsidR="00AF1BBD" w:rsidRPr="00AF1BBD" w:rsidRDefault="00AF1BBD" w:rsidP="00AF1BBD">
            <w:pPr>
              <w:rPr>
                <w:sz w:val="18"/>
                <w:szCs w:val="18"/>
              </w:rPr>
            </w:pPr>
            <w:r w:rsidRPr="00AF1BBD">
              <w:rPr>
                <w:sz w:val="18"/>
                <w:szCs w:val="18"/>
              </w:rPr>
              <w:t>DC_28A-42A_n257L_UL_28A_n257H</w:t>
            </w:r>
          </w:p>
          <w:p w:rsidR="00AF1BBD" w:rsidRPr="00AF1BBD" w:rsidRDefault="00AF1BBD" w:rsidP="00AF1BBD">
            <w:pPr>
              <w:rPr>
                <w:sz w:val="18"/>
                <w:szCs w:val="18"/>
              </w:rPr>
            </w:pPr>
            <w:r w:rsidRPr="00AF1BBD">
              <w:rPr>
                <w:sz w:val="18"/>
                <w:szCs w:val="18"/>
              </w:rPr>
              <w:t>DC_28A-42A_n257L_UL_28A_n257I</w:t>
            </w:r>
          </w:p>
          <w:p w:rsidR="00AF1BBD" w:rsidRPr="00AF1BBD" w:rsidRDefault="00AF1BBD" w:rsidP="00AF1BBD">
            <w:pPr>
              <w:rPr>
                <w:sz w:val="18"/>
                <w:szCs w:val="18"/>
              </w:rPr>
            </w:pPr>
            <w:r w:rsidRPr="00AF1BBD">
              <w:rPr>
                <w:sz w:val="18"/>
                <w:szCs w:val="18"/>
              </w:rPr>
              <w:t>DC_28A-42A_n257L_UL_28A_n257J</w:t>
            </w:r>
          </w:p>
          <w:p w:rsidR="00AF1BBD" w:rsidRPr="00AF1BBD" w:rsidRDefault="00AF1BBD" w:rsidP="00AF1BBD">
            <w:pPr>
              <w:rPr>
                <w:sz w:val="18"/>
                <w:szCs w:val="18"/>
              </w:rPr>
            </w:pPr>
            <w:r w:rsidRPr="00AF1BBD">
              <w:rPr>
                <w:sz w:val="18"/>
                <w:szCs w:val="18"/>
              </w:rPr>
              <w:t>DC_28A-42A_n257L_UL_28A_n257K</w:t>
            </w:r>
          </w:p>
          <w:p w:rsidR="00AF1BBD" w:rsidRPr="00AF1BBD" w:rsidRDefault="00AF1BBD" w:rsidP="00AF1BBD">
            <w:pPr>
              <w:rPr>
                <w:sz w:val="18"/>
                <w:szCs w:val="18"/>
              </w:rPr>
            </w:pPr>
            <w:r w:rsidRPr="00AF1BBD">
              <w:rPr>
                <w:sz w:val="18"/>
                <w:szCs w:val="18"/>
              </w:rPr>
              <w:t>DC_28A-42A_n257L_UL_28A_n257L</w:t>
            </w:r>
          </w:p>
          <w:p w:rsidR="00AF1BBD" w:rsidRPr="00AF1BBD" w:rsidRDefault="00AF1BBD" w:rsidP="00AF1BBD">
            <w:pPr>
              <w:rPr>
                <w:sz w:val="18"/>
                <w:szCs w:val="18"/>
              </w:rPr>
            </w:pPr>
            <w:r w:rsidRPr="00AF1BBD">
              <w:rPr>
                <w:sz w:val="18"/>
                <w:szCs w:val="18"/>
              </w:rPr>
              <w:t>DC_28A-42A_n257M_UL_28A_n257G</w:t>
            </w:r>
          </w:p>
          <w:p w:rsidR="00AF1BBD" w:rsidRPr="00AF1BBD" w:rsidRDefault="00AF1BBD" w:rsidP="00AF1BBD">
            <w:pPr>
              <w:rPr>
                <w:sz w:val="18"/>
                <w:szCs w:val="18"/>
              </w:rPr>
            </w:pPr>
            <w:r w:rsidRPr="00AF1BBD">
              <w:rPr>
                <w:sz w:val="18"/>
                <w:szCs w:val="18"/>
              </w:rPr>
              <w:t>DC_28A-42A_n257M_UL_28A_n257H</w:t>
            </w:r>
          </w:p>
          <w:p w:rsidR="00AF1BBD" w:rsidRPr="00AF1BBD" w:rsidRDefault="00AF1BBD" w:rsidP="00AF1BBD">
            <w:pPr>
              <w:rPr>
                <w:sz w:val="18"/>
                <w:szCs w:val="18"/>
              </w:rPr>
            </w:pPr>
            <w:r w:rsidRPr="00AF1BBD">
              <w:rPr>
                <w:sz w:val="18"/>
                <w:szCs w:val="18"/>
              </w:rPr>
              <w:t>DC_28A-42A_n257M_UL_28A_n257I</w:t>
            </w:r>
          </w:p>
          <w:p w:rsidR="00AF1BBD" w:rsidRPr="00AF1BBD" w:rsidRDefault="00AF1BBD" w:rsidP="00AF1BBD">
            <w:pPr>
              <w:rPr>
                <w:sz w:val="18"/>
                <w:szCs w:val="18"/>
              </w:rPr>
            </w:pPr>
            <w:r w:rsidRPr="00AF1BBD">
              <w:rPr>
                <w:sz w:val="18"/>
                <w:szCs w:val="18"/>
              </w:rPr>
              <w:t>DC_28A-42A_n257M_UL_28A_n257J</w:t>
            </w:r>
          </w:p>
          <w:p w:rsidR="00AF1BBD" w:rsidRPr="00AF1BBD" w:rsidRDefault="00AF1BBD" w:rsidP="00AF1BBD">
            <w:pPr>
              <w:rPr>
                <w:sz w:val="18"/>
                <w:szCs w:val="18"/>
              </w:rPr>
            </w:pPr>
            <w:r w:rsidRPr="00AF1BBD">
              <w:rPr>
                <w:sz w:val="18"/>
                <w:szCs w:val="18"/>
              </w:rPr>
              <w:t>DC_28A-42A_n257M_UL_28A_n257K</w:t>
            </w:r>
          </w:p>
          <w:p w:rsidR="00AF1BBD" w:rsidRPr="00AF1BBD" w:rsidRDefault="00AF1BBD" w:rsidP="00AF1BBD">
            <w:pPr>
              <w:rPr>
                <w:sz w:val="18"/>
                <w:szCs w:val="18"/>
              </w:rPr>
            </w:pPr>
            <w:r w:rsidRPr="00AF1BBD">
              <w:rPr>
                <w:sz w:val="18"/>
                <w:szCs w:val="18"/>
              </w:rPr>
              <w:t>DC_28A-42A_n257M_UL_28A_n257L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lastRenderedPageBreak/>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Del="00DB03A5"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DC_28A-42A_n257M_UL_28A_n257M</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DC_28A-42C_n257A_UL_28A_n257A</w:t>
            </w:r>
          </w:p>
          <w:p w:rsidR="00AF1BBD" w:rsidRPr="00AF1BBD" w:rsidRDefault="00AF1BBD" w:rsidP="00AF1BBD">
            <w:pPr>
              <w:rPr>
                <w:sz w:val="18"/>
                <w:szCs w:val="18"/>
              </w:rPr>
            </w:pPr>
            <w:r w:rsidRPr="00AF1BBD">
              <w:rPr>
                <w:sz w:val="18"/>
                <w:szCs w:val="18"/>
              </w:rPr>
              <w:lastRenderedPageBreak/>
              <w:t>DC_28A-42C_n257G_UL_28A_n257G</w:t>
            </w:r>
          </w:p>
          <w:p w:rsidR="00AF1BBD" w:rsidRPr="00AF1BBD" w:rsidRDefault="00AF1BBD" w:rsidP="00AF1BBD">
            <w:pPr>
              <w:rPr>
                <w:sz w:val="18"/>
                <w:szCs w:val="18"/>
              </w:rPr>
            </w:pPr>
            <w:r w:rsidRPr="00AF1BBD">
              <w:rPr>
                <w:sz w:val="18"/>
                <w:szCs w:val="18"/>
              </w:rPr>
              <w:t>DC_28A-42C_n257H_UL_28A_n257G</w:t>
            </w:r>
          </w:p>
          <w:p w:rsidR="00AF1BBD" w:rsidRPr="00AF1BBD" w:rsidRDefault="00AF1BBD" w:rsidP="00AF1BBD">
            <w:pPr>
              <w:rPr>
                <w:sz w:val="18"/>
                <w:szCs w:val="18"/>
              </w:rPr>
            </w:pPr>
            <w:r w:rsidRPr="00AF1BBD">
              <w:rPr>
                <w:sz w:val="18"/>
                <w:szCs w:val="18"/>
              </w:rPr>
              <w:t>DC_28A-42C_n257H_UL_28A_n257H</w:t>
            </w:r>
          </w:p>
          <w:p w:rsidR="00AF1BBD" w:rsidRPr="00AF1BBD" w:rsidRDefault="00AF1BBD" w:rsidP="00AF1BBD">
            <w:pPr>
              <w:rPr>
                <w:sz w:val="18"/>
                <w:szCs w:val="18"/>
              </w:rPr>
            </w:pPr>
            <w:r w:rsidRPr="00AF1BBD">
              <w:rPr>
                <w:sz w:val="18"/>
                <w:szCs w:val="18"/>
              </w:rPr>
              <w:t>DC_28A-42C_n257I_UL_28A_n257G</w:t>
            </w:r>
          </w:p>
          <w:p w:rsidR="00AF1BBD" w:rsidRPr="00AF1BBD" w:rsidRDefault="00AF1BBD" w:rsidP="00AF1BBD">
            <w:pPr>
              <w:rPr>
                <w:sz w:val="18"/>
                <w:szCs w:val="18"/>
              </w:rPr>
            </w:pPr>
            <w:r w:rsidRPr="00AF1BBD">
              <w:rPr>
                <w:sz w:val="18"/>
                <w:szCs w:val="18"/>
              </w:rPr>
              <w:t>DC_28A-42C_n257I_UL_28A_n257H</w:t>
            </w:r>
          </w:p>
          <w:p w:rsidR="00AF1BBD" w:rsidRPr="00AF1BBD" w:rsidRDefault="00AF1BBD" w:rsidP="00AF1BBD">
            <w:pPr>
              <w:rPr>
                <w:sz w:val="18"/>
                <w:szCs w:val="18"/>
              </w:rPr>
            </w:pPr>
            <w:r w:rsidRPr="00AF1BBD">
              <w:rPr>
                <w:sz w:val="18"/>
                <w:szCs w:val="18"/>
              </w:rPr>
              <w:t>DC_28A-42C_n257I_UL_28A_n257I</w:t>
            </w:r>
          </w:p>
          <w:p w:rsidR="00AF1BBD" w:rsidRPr="00AF1BBD" w:rsidRDefault="00AF1BBD" w:rsidP="00AF1BBD">
            <w:pPr>
              <w:rPr>
                <w:sz w:val="18"/>
                <w:szCs w:val="18"/>
              </w:rPr>
            </w:pPr>
            <w:r w:rsidRPr="00AF1BBD">
              <w:rPr>
                <w:sz w:val="18"/>
                <w:szCs w:val="18"/>
              </w:rPr>
              <w:t>DC_28A-42C_n257J_UL_28A_n257G</w:t>
            </w:r>
          </w:p>
          <w:p w:rsidR="00AF1BBD" w:rsidRPr="00AF1BBD" w:rsidRDefault="00AF1BBD" w:rsidP="00AF1BBD">
            <w:pPr>
              <w:rPr>
                <w:sz w:val="18"/>
                <w:szCs w:val="18"/>
              </w:rPr>
            </w:pPr>
            <w:r w:rsidRPr="00AF1BBD">
              <w:rPr>
                <w:sz w:val="18"/>
                <w:szCs w:val="18"/>
              </w:rPr>
              <w:t>DC_28A-42C_n257J_UL_28A_n257H</w:t>
            </w:r>
          </w:p>
          <w:p w:rsidR="00AF1BBD" w:rsidRPr="00AF1BBD" w:rsidRDefault="00AF1BBD" w:rsidP="00AF1BBD">
            <w:pPr>
              <w:rPr>
                <w:sz w:val="18"/>
                <w:szCs w:val="18"/>
              </w:rPr>
            </w:pPr>
            <w:r w:rsidRPr="00AF1BBD">
              <w:rPr>
                <w:sz w:val="18"/>
                <w:szCs w:val="18"/>
              </w:rPr>
              <w:t>DC_28A-42C_n257J_UL_28A_n257I</w:t>
            </w:r>
          </w:p>
          <w:p w:rsidR="00AF1BBD" w:rsidRPr="00AF1BBD" w:rsidRDefault="00AF1BBD" w:rsidP="00AF1BBD">
            <w:pPr>
              <w:rPr>
                <w:sz w:val="18"/>
                <w:szCs w:val="18"/>
              </w:rPr>
            </w:pPr>
            <w:r w:rsidRPr="00AF1BBD">
              <w:rPr>
                <w:sz w:val="18"/>
                <w:szCs w:val="18"/>
              </w:rPr>
              <w:t>DC_28A-42C_n257J_UL_28A_n257J</w:t>
            </w:r>
          </w:p>
          <w:p w:rsidR="00AF1BBD" w:rsidRPr="00AF1BBD" w:rsidRDefault="00AF1BBD" w:rsidP="00AF1BBD">
            <w:pPr>
              <w:rPr>
                <w:sz w:val="18"/>
                <w:szCs w:val="18"/>
              </w:rPr>
            </w:pPr>
            <w:r w:rsidRPr="00AF1BBD">
              <w:rPr>
                <w:sz w:val="18"/>
                <w:szCs w:val="18"/>
              </w:rPr>
              <w:t>DC_28A-42C_n257K_UL_28A_n257G</w:t>
            </w:r>
          </w:p>
          <w:p w:rsidR="00AF1BBD" w:rsidRPr="00AF1BBD" w:rsidRDefault="00AF1BBD" w:rsidP="00AF1BBD">
            <w:pPr>
              <w:rPr>
                <w:sz w:val="18"/>
                <w:szCs w:val="18"/>
              </w:rPr>
            </w:pPr>
            <w:r w:rsidRPr="00AF1BBD">
              <w:rPr>
                <w:sz w:val="18"/>
                <w:szCs w:val="18"/>
              </w:rPr>
              <w:t>DC_28A-42C_n257K_UL_28A_n257H</w:t>
            </w:r>
          </w:p>
          <w:p w:rsidR="00AF1BBD" w:rsidRPr="00AF1BBD" w:rsidRDefault="00AF1BBD" w:rsidP="00AF1BBD">
            <w:pPr>
              <w:rPr>
                <w:sz w:val="18"/>
                <w:szCs w:val="18"/>
              </w:rPr>
            </w:pPr>
            <w:r w:rsidRPr="00AF1BBD">
              <w:rPr>
                <w:sz w:val="18"/>
                <w:szCs w:val="18"/>
              </w:rPr>
              <w:t>DC_28A-42C_n257K_UL_28A_n257I</w:t>
            </w:r>
          </w:p>
          <w:p w:rsidR="00AF1BBD" w:rsidRPr="00AF1BBD" w:rsidRDefault="00AF1BBD" w:rsidP="00AF1BBD">
            <w:pPr>
              <w:rPr>
                <w:sz w:val="18"/>
                <w:szCs w:val="18"/>
              </w:rPr>
            </w:pPr>
            <w:r w:rsidRPr="00AF1BBD">
              <w:rPr>
                <w:sz w:val="18"/>
                <w:szCs w:val="18"/>
              </w:rPr>
              <w:t>DC_28A-42C_n257K_UL_28A_n257J</w:t>
            </w:r>
          </w:p>
          <w:p w:rsidR="00AF1BBD" w:rsidRPr="00AF1BBD" w:rsidRDefault="00AF1BBD" w:rsidP="00AF1BBD">
            <w:pPr>
              <w:rPr>
                <w:sz w:val="18"/>
                <w:szCs w:val="18"/>
              </w:rPr>
            </w:pPr>
            <w:r w:rsidRPr="00AF1BBD">
              <w:rPr>
                <w:sz w:val="18"/>
                <w:szCs w:val="18"/>
              </w:rPr>
              <w:t>DC_28A-42C_n257K_UL_28A_n257K</w:t>
            </w:r>
          </w:p>
          <w:p w:rsidR="00AF1BBD" w:rsidRPr="00AF1BBD" w:rsidRDefault="00AF1BBD" w:rsidP="00AF1BBD">
            <w:pPr>
              <w:rPr>
                <w:sz w:val="18"/>
                <w:szCs w:val="18"/>
              </w:rPr>
            </w:pPr>
            <w:r w:rsidRPr="00AF1BBD">
              <w:rPr>
                <w:sz w:val="18"/>
                <w:szCs w:val="18"/>
              </w:rPr>
              <w:t>DC_28A-42C_n257L_UL_28A_n257G</w:t>
            </w:r>
          </w:p>
          <w:p w:rsidR="00AF1BBD" w:rsidRPr="00AF1BBD" w:rsidRDefault="00AF1BBD" w:rsidP="00AF1BBD">
            <w:pPr>
              <w:rPr>
                <w:sz w:val="18"/>
                <w:szCs w:val="18"/>
              </w:rPr>
            </w:pPr>
            <w:r w:rsidRPr="00AF1BBD">
              <w:rPr>
                <w:sz w:val="18"/>
                <w:szCs w:val="18"/>
              </w:rPr>
              <w:t>DC_28A-42C_n257L_UL_28A_n257H</w:t>
            </w:r>
          </w:p>
          <w:p w:rsidR="00AF1BBD" w:rsidRPr="00AF1BBD" w:rsidRDefault="00AF1BBD" w:rsidP="00AF1BBD">
            <w:pPr>
              <w:rPr>
                <w:sz w:val="18"/>
                <w:szCs w:val="18"/>
              </w:rPr>
            </w:pPr>
            <w:r w:rsidRPr="00AF1BBD">
              <w:rPr>
                <w:sz w:val="18"/>
                <w:szCs w:val="18"/>
              </w:rPr>
              <w:t>DC_28A-42C_n257L_UL_28A_n257I</w:t>
            </w:r>
          </w:p>
          <w:p w:rsidR="00AF1BBD" w:rsidRPr="00AF1BBD" w:rsidRDefault="00AF1BBD" w:rsidP="00AF1BBD">
            <w:pPr>
              <w:rPr>
                <w:sz w:val="18"/>
                <w:szCs w:val="18"/>
              </w:rPr>
            </w:pPr>
            <w:r w:rsidRPr="00AF1BBD">
              <w:rPr>
                <w:sz w:val="18"/>
                <w:szCs w:val="18"/>
              </w:rPr>
              <w:lastRenderedPageBreak/>
              <w:t>DC_28A-42C_n257L_UL_28A_n257J</w:t>
            </w:r>
          </w:p>
          <w:p w:rsidR="00AF1BBD" w:rsidRPr="00AF1BBD" w:rsidRDefault="00AF1BBD" w:rsidP="00AF1BBD">
            <w:pPr>
              <w:rPr>
                <w:sz w:val="18"/>
                <w:szCs w:val="18"/>
              </w:rPr>
            </w:pPr>
            <w:r w:rsidRPr="00AF1BBD">
              <w:rPr>
                <w:sz w:val="18"/>
                <w:szCs w:val="18"/>
              </w:rPr>
              <w:t>DC_28A-42C_n257L_UL_28A_n257K</w:t>
            </w:r>
          </w:p>
          <w:p w:rsidR="00AF1BBD" w:rsidRPr="00AF1BBD" w:rsidRDefault="00AF1BBD" w:rsidP="00AF1BBD">
            <w:pPr>
              <w:rPr>
                <w:sz w:val="18"/>
                <w:szCs w:val="18"/>
              </w:rPr>
            </w:pPr>
            <w:r w:rsidRPr="00AF1BBD">
              <w:rPr>
                <w:sz w:val="18"/>
                <w:szCs w:val="18"/>
              </w:rPr>
              <w:t>DC_28A-42C_n257L_UL_28A_n257L</w:t>
            </w:r>
          </w:p>
          <w:p w:rsidR="00AF1BBD" w:rsidRPr="00AF1BBD" w:rsidRDefault="00AF1BBD" w:rsidP="00AF1BBD">
            <w:pPr>
              <w:rPr>
                <w:sz w:val="18"/>
                <w:szCs w:val="18"/>
              </w:rPr>
            </w:pPr>
            <w:r w:rsidRPr="00AF1BBD">
              <w:rPr>
                <w:sz w:val="18"/>
                <w:szCs w:val="18"/>
              </w:rPr>
              <w:t>DC_28A-42C_n257M_UL_28A_n257G</w:t>
            </w:r>
          </w:p>
          <w:p w:rsidR="00AF1BBD" w:rsidRPr="00AF1BBD" w:rsidRDefault="00AF1BBD" w:rsidP="00AF1BBD">
            <w:pPr>
              <w:rPr>
                <w:sz w:val="18"/>
                <w:szCs w:val="18"/>
              </w:rPr>
            </w:pPr>
            <w:r w:rsidRPr="00AF1BBD">
              <w:rPr>
                <w:sz w:val="18"/>
                <w:szCs w:val="18"/>
              </w:rPr>
              <w:t>DC_28A-42C_n257M_UL_28A_n257H</w:t>
            </w:r>
          </w:p>
          <w:p w:rsidR="00AF1BBD" w:rsidRPr="00AF1BBD" w:rsidRDefault="00AF1BBD" w:rsidP="00AF1BBD">
            <w:pPr>
              <w:rPr>
                <w:sz w:val="18"/>
                <w:szCs w:val="18"/>
              </w:rPr>
            </w:pPr>
            <w:r w:rsidRPr="00AF1BBD">
              <w:rPr>
                <w:sz w:val="18"/>
                <w:szCs w:val="18"/>
              </w:rPr>
              <w:t>DC_28A-42C_n257M_UL_28A_n257I</w:t>
            </w:r>
          </w:p>
          <w:p w:rsidR="00AF1BBD" w:rsidRPr="00AF1BBD" w:rsidRDefault="00AF1BBD" w:rsidP="00AF1BBD">
            <w:pPr>
              <w:rPr>
                <w:sz w:val="18"/>
                <w:szCs w:val="18"/>
              </w:rPr>
            </w:pPr>
            <w:r w:rsidRPr="00AF1BBD">
              <w:rPr>
                <w:sz w:val="18"/>
                <w:szCs w:val="18"/>
              </w:rPr>
              <w:t>DC_28A-42C_n257M_UL_28A_n257J</w:t>
            </w:r>
          </w:p>
          <w:p w:rsidR="00AF1BBD" w:rsidRPr="00AF1BBD" w:rsidRDefault="00AF1BBD" w:rsidP="00AF1BBD">
            <w:pPr>
              <w:rPr>
                <w:sz w:val="18"/>
                <w:szCs w:val="18"/>
              </w:rPr>
            </w:pPr>
            <w:r w:rsidRPr="00AF1BBD">
              <w:rPr>
                <w:sz w:val="18"/>
                <w:szCs w:val="18"/>
              </w:rPr>
              <w:t>DC_28A-42C_n257M_UL_28A_n257K</w:t>
            </w:r>
          </w:p>
          <w:p w:rsidR="00AF1BBD" w:rsidRPr="00AF1BBD" w:rsidRDefault="00AF1BBD" w:rsidP="00AF1BBD">
            <w:pPr>
              <w:rPr>
                <w:sz w:val="18"/>
                <w:szCs w:val="18"/>
              </w:rPr>
            </w:pPr>
            <w:r w:rsidRPr="00AF1BBD">
              <w:rPr>
                <w:sz w:val="18"/>
                <w:szCs w:val="18"/>
              </w:rPr>
              <w:t>DC_28A-42C_n257M_UL_28A_n257L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lastRenderedPageBreak/>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Del="00DB03A5"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lastRenderedPageBreak/>
              <w:t>DC_28A-42C_n257M_UL_28A_n257M</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DC_28A-42D_n257A_UL_28A_n257A</w:t>
            </w:r>
          </w:p>
          <w:p w:rsidR="00AF1BBD" w:rsidRPr="00AF1BBD" w:rsidRDefault="00AF1BBD" w:rsidP="00AF1BBD">
            <w:pPr>
              <w:rPr>
                <w:sz w:val="18"/>
                <w:szCs w:val="18"/>
              </w:rPr>
            </w:pPr>
            <w:r w:rsidRPr="00AF1BBD">
              <w:rPr>
                <w:sz w:val="18"/>
                <w:szCs w:val="18"/>
              </w:rPr>
              <w:t>DC_28A-42D_n257G_UL_28A_n257G</w:t>
            </w:r>
          </w:p>
          <w:p w:rsidR="00AF1BBD" w:rsidRPr="00AF1BBD" w:rsidRDefault="00AF1BBD" w:rsidP="00AF1BBD">
            <w:pPr>
              <w:rPr>
                <w:sz w:val="18"/>
                <w:szCs w:val="18"/>
              </w:rPr>
            </w:pPr>
            <w:r w:rsidRPr="00AF1BBD">
              <w:rPr>
                <w:sz w:val="18"/>
                <w:szCs w:val="18"/>
              </w:rPr>
              <w:t>DC_28A-42D_n257H_UL_28A_n257G</w:t>
            </w:r>
          </w:p>
          <w:p w:rsidR="00AF1BBD" w:rsidRPr="00AF1BBD" w:rsidRDefault="00AF1BBD" w:rsidP="00AF1BBD">
            <w:pPr>
              <w:rPr>
                <w:sz w:val="18"/>
                <w:szCs w:val="18"/>
              </w:rPr>
            </w:pPr>
            <w:r w:rsidRPr="00AF1BBD">
              <w:rPr>
                <w:sz w:val="18"/>
                <w:szCs w:val="18"/>
              </w:rPr>
              <w:t>DC_28A-42D_n257H_UL_28A_n257H</w:t>
            </w:r>
          </w:p>
          <w:p w:rsidR="00AF1BBD" w:rsidRPr="00AF1BBD" w:rsidRDefault="00AF1BBD" w:rsidP="00AF1BBD">
            <w:pPr>
              <w:rPr>
                <w:sz w:val="18"/>
                <w:szCs w:val="18"/>
              </w:rPr>
            </w:pPr>
            <w:r w:rsidRPr="00AF1BBD">
              <w:rPr>
                <w:sz w:val="18"/>
                <w:szCs w:val="18"/>
              </w:rPr>
              <w:t>DC_28A-42D_n257I_UL_28A_n257G</w:t>
            </w:r>
          </w:p>
          <w:p w:rsidR="00AF1BBD" w:rsidRPr="00AF1BBD" w:rsidRDefault="00AF1BBD" w:rsidP="00AF1BBD">
            <w:pPr>
              <w:rPr>
                <w:sz w:val="18"/>
                <w:szCs w:val="18"/>
              </w:rPr>
            </w:pPr>
            <w:r w:rsidRPr="00AF1BBD">
              <w:rPr>
                <w:sz w:val="18"/>
                <w:szCs w:val="18"/>
              </w:rPr>
              <w:t>DC_28A-42D_n257I_UL_28A_n257H</w:t>
            </w:r>
          </w:p>
          <w:p w:rsidR="00AF1BBD" w:rsidRPr="00AF1BBD" w:rsidRDefault="00AF1BBD" w:rsidP="00AF1BBD">
            <w:pPr>
              <w:rPr>
                <w:sz w:val="18"/>
                <w:szCs w:val="18"/>
              </w:rPr>
            </w:pPr>
            <w:r w:rsidRPr="00AF1BBD">
              <w:rPr>
                <w:sz w:val="18"/>
                <w:szCs w:val="18"/>
              </w:rPr>
              <w:t>DC_28A-42D_n257I_UL_28A_n257I</w:t>
            </w:r>
          </w:p>
          <w:p w:rsidR="00AF1BBD" w:rsidRPr="00AF1BBD" w:rsidRDefault="00AF1BBD" w:rsidP="00AF1BBD">
            <w:pPr>
              <w:rPr>
                <w:sz w:val="18"/>
                <w:szCs w:val="18"/>
              </w:rPr>
            </w:pPr>
            <w:r w:rsidRPr="00AF1BBD">
              <w:rPr>
                <w:sz w:val="18"/>
                <w:szCs w:val="18"/>
              </w:rPr>
              <w:t>DC_28A-42D_n257J_UL_28A_n257G</w:t>
            </w:r>
          </w:p>
          <w:p w:rsidR="00AF1BBD" w:rsidRPr="00AF1BBD" w:rsidRDefault="00AF1BBD" w:rsidP="00AF1BBD">
            <w:pPr>
              <w:rPr>
                <w:sz w:val="18"/>
                <w:szCs w:val="18"/>
              </w:rPr>
            </w:pPr>
            <w:r w:rsidRPr="00AF1BBD">
              <w:rPr>
                <w:sz w:val="18"/>
                <w:szCs w:val="18"/>
              </w:rPr>
              <w:lastRenderedPageBreak/>
              <w:t>DC_28A-42D_n257J_UL_28A_n257H</w:t>
            </w:r>
          </w:p>
          <w:p w:rsidR="00AF1BBD" w:rsidRPr="00AF1BBD" w:rsidRDefault="00AF1BBD" w:rsidP="00AF1BBD">
            <w:pPr>
              <w:rPr>
                <w:sz w:val="18"/>
                <w:szCs w:val="18"/>
              </w:rPr>
            </w:pPr>
            <w:r w:rsidRPr="00AF1BBD">
              <w:rPr>
                <w:sz w:val="18"/>
                <w:szCs w:val="18"/>
              </w:rPr>
              <w:t>DC_28A-42D_n257J_UL_28A_n257I</w:t>
            </w:r>
          </w:p>
          <w:p w:rsidR="00AF1BBD" w:rsidRPr="00AF1BBD" w:rsidRDefault="00AF1BBD" w:rsidP="00AF1BBD">
            <w:pPr>
              <w:rPr>
                <w:sz w:val="18"/>
                <w:szCs w:val="18"/>
              </w:rPr>
            </w:pPr>
            <w:r w:rsidRPr="00AF1BBD">
              <w:rPr>
                <w:sz w:val="18"/>
                <w:szCs w:val="18"/>
              </w:rPr>
              <w:t>DC_28A-42D_n257J_UL_28A_n257J</w:t>
            </w:r>
          </w:p>
          <w:p w:rsidR="00AF1BBD" w:rsidRPr="00AF1BBD" w:rsidRDefault="00AF1BBD" w:rsidP="00AF1BBD">
            <w:pPr>
              <w:rPr>
                <w:sz w:val="18"/>
                <w:szCs w:val="18"/>
              </w:rPr>
            </w:pPr>
            <w:r w:rsidRPr="00AF1BBD">
              <w:rPr>
                <w:sz w:val="18"/>
                <w:szCs w:val="18"/>
              </w:rPr>
              <w:t>DC_28A-42D_n257K_UL_28A_n257G</w:t>
            </w:r>
          </w:p>
          <w:p w:rsidR="00AF1BBD" w:rsidRPr="00AF1BBD" w:rsidRDefault="00AF1BBD" w:rsidP="00AF1BBD">
            <w:pPr>
              <w:rPr>
                <w:sz w:val="18"/>
                <w:szCs w:val="18"/>
              </w:rPr>
            </w:pPr>
            <w:r w:rsidRPr="00AF1BBD">
              <w:rPr>
                <w:sz w:val="18"/>
                <w:szCs w:val="18"/>
              </w:rPr>
              <w:t>DC_28A-42D_n257K_UL_28A_n257H</w:t>
            </w:r>
          </w:p>
          <w:p w:rsidR="00AF1BBD" w:rsidRPr="00AF1BBD" w:rsidRDefault="00AF1BBD" w:rsidP="00AF1BBD">
            <w:pPr>
              <w:rPr>
                <w:sz w:val="18"/>
                <w:szCs w:val="18"/>
              </w:rPr>
            </w:pPr>
            <w:r w:rsidRPr="00AF1BBD">
              <w:rPr>
                <w:sz w:val="18"/>
                <w:szCs w:val="18"/>
              </w:rPr>
              <w:t>DC_28A-42D_n257K_UL_28A_n257I</w:t>
            </w:r>
          </w:p>
          <w:p w:rsidR="00AF1BBD" w:rsidRPr="00AF1BBD" w:rsidRDefault="00AF1BBD" w:rsidP="00AF1BBD">
            <w:pPr>
              <w:rPr>
                <w:sz w:val="18"/>
                <w:szCs w:val="18"/>
              </w:rPr>
            </w:pPr>
            <w:r w:rsidRPr="00AF1BBD">
              <w:rPr>
                <w:sz w:val="18"/>
                <w:szCs w:val="18"/>
              </w:rPr>
              <w:t>DC_28A-42D_n257K_UL_28A_n257J</w:t>
            </w:r>
          </w:p>
          <w:p w:rsidR="00AF1BBD" w:rsidRPr="00AF1BBD" w:rsidRDefault="00AF1BBD" w:rsidP="00AF1BBD">
            <w:pPr>
              <w:rPr>
                <w:sz w:val="18"/>
                <w:szCs w:val="18"/>
              </w:rPr>
            </w:pPr>
            <w:r w:rsidRPr="00AF1BBD">
              <w:rPr>
                <w:sz w:val="18"/>
                <w:szCs w:val="18"/>
              </w:rPr>
              <w:t>DC_28A-42D_n257K_UL_28A_n257K</w:t>
            </w:r>
          </w:p>
          <w:p w:rsidR="00AF1BBD" w:rsidRPr="00AF1BBD" w:rsidRDefault="00AF1BBD" w:rsidP="00AF1BBD">
            <w:pPr>
              <w:rPr>
                <w:sz w:val="18"/>
                <w:szCs w:val="18"/>
              </w:rPr>
            </w:pPr>
            <w:r w:rsidRPr="00AF1BBD">
              <w:rPr>
                <w:sz w:val="18"/>
                <w:szCs w:val="18"/>
              </w:rPr>
              <w:t>DC_28A-42D_n257L_UL_28A_n257G</w:t>
            </w:r>
          </w:p>
          <w:p w:rsidR="00AF1BBD" w:rsidRPr="00AF1BBD" w:rsidRDefault="00AF1BBD" w:rsidP="00AF1BBD">
            <w:pPr>
              <w:rPr>
                <w:sz w:val="18"/>
                <w:szCs w:val="18"/>
              </w:rPr>
            </w:pPr>
            <w:r w:rsidRPr="00AF1BBD">
              <w:rPr>
                <w:sz w:val="18"/>
                <w:szCs w:val="18"/>
              </w:rPr>
              <w:t>DC_28A-42D_n257L_UL_28A_n257H</w:t>
            </w:r>
          </w:p>
          <w:p w:rsidR="00AF1BBD" w:rsidRPr="00AF1BBD" w:rsidRDefault="00AF1BBD" w:rsidP="00AF1BBD">
            <w:pPr>
              <w:rPr>
                <w:sz w:val="18"/>
                <w:szCs w:val="18"/>
              </w:rPr>
            </w:pPr>
            <w:r w:rsidRPr="00AF1BBD">
              <w:rPr>
                <w:sz w:val="18"/>
                <w:szCs w:val="18"/>
              </w:rPr>
              <w:t>DC_28A-42D_n257L_UL_28A_n257I</w:t>
            </w:r>
          </w:p>
          <w:p w:rsidR="00AF1BBD" w:rsidRPr="00AF1BBD" w:rsidRDefault="00AF1BBD" w:rsidP="00AF1BBD">
            <w:pPr>
              <w:rPr>
                <w:sz w:val="18"/>
                <w:szCs w:val="18"/>
              </w:rPr>
            </w:pPr>
            <w:r w:rsidRPr="00AF1BBD">
              <w:rPr>
                <w:sz w:val="18"/>
                <w:szCs w:val="18"/>
              </w:rPr>
              <w:t>DC_28A-42D_n257L_UL_28A_n257J</w:t>
            </w:r>
          </w:p>
          <w:p w:rsidR="00AF1BBD" w:rsidRPr="00AF1BBD" w:rsidRDefault="00AF1BBD" w:rsidP="00AF1BBD">
            <w:pPr>
              <w:rPr>
                <w:sz w:val="18"/>
                <w:szCs w:val="18"/>
              </w:rPr>
            </w:pPr>
            <w:r w:rsidRPr="00AF1BBD">
              <w:rPr>
                <w:sz w:val="18"/>
                <w:szCs w:val="18"/>
              </w:rPr>
              <w:t>DC_28A-42D_n257L_UL_28A_n257K</w:t>
            </w:r>
          </w:p>
          <w:p w:rsidR="00AF1BBD" w:rsidRPr="00AF1BBD" w:rsidRDefault="00AF1BBD" w:rsidP="00AF1BBD">
            <w:pPr>
              <w:rPr>
                <w:sz w:val="18"/>
                <w:szCs w:val="18"/>
              </w:rPr>
            </w:pPr>
            <w:r w:rsidRPr="00AF1BBD">
              <w:rPr>
                <w:sz w:val="18"/>
                <w:szCs w:val="18"/>
              </w:rPr>
              <w:t>DC_28A-42D_n257L_UL_28A_n257L</w:t>
            </w:r>
          </w:p>
          <w:p w:rsidR="00AF1BBD" w:rsidRPr="00AF1BBD" w:rsidRDefault="00AF1BBD" w:rsidP="00AF1BBD">
            <w:pPr>
              <w:rPr>
                <w:sz w:val="18"/>
                <w:szCs w:val="18"/>
              </w:rPr>
            </w:pPr>
            <w:r w:rsidRPr="00AF1BBD">
              <w:rPr>
                <w:sz w:val="18"/>
                <w:szCs w:val="18"/>
              </w:rPr>
              <w:t>DC_28A-42D_n257M_UL_28A_n257G</w:t>
            </w:r>
          </w:p>
          <w:p w:rsidR="00AF1BBD" w:rsidRPr="00AF1BBD" w:rsidRDefault="00AF1BBD" w:rsidP="00AF1BBD">
            <w:pPr>
              <w:rPr>
                <w:sz w:val="18"/>
                <w:szCs w:val="18"/>
              </w:rPr>
            </w:pPr>
            <w:r w:rsidRPr="00AF1BBD">
              <w:rPr>
                <w:sz w:val="18"/>
                <w:szCs w:val="18"/>
              </w:rPr>
              <w:t>DC_28A-42D_n257M_UL_28A_n257H</w:t>
            </w:r>
          </w:p>
          <w:p w:rsidR="00AF1BBD" w:rsidRPr="00AF1BBD" w:rsidRDefault="00AF1BBD" w:rsidP="00AF1BBD">
            <w:pPr>
              <w:rPr>
                <w:sz w:val="18"/>
                <w:szCs w:val="18"/>
              </w:rPr>
            </w:pPr>
            <w:r w:rsidRPr="00AF1BBD">
              <w:rPr>
                <w:sz w:val="18"/>
                <w:szCs w:val="18"/>
              </w:rPr>
              <w:t>DC_28A-42D_n257M_UL_28A_n257I</w:t>
            </w:r>
          </w:p>
          <w:p w:rsidR="00AF1BBD" w:rsidRPr="00AF1BBD" w:rsidRDefault="00AF1BBD" w:rsidP="00AF1BBD">
            <w:pPr>
              <w:rPr>
                <w:sz w:val="18"/>
                <w:szCs w:val="18"/>
              </w:rPr>
            </w:pPr>
            <w:r w:rsidRPr="00AF1BBD">
              <w:rPr>
                <w:sz w:val="18"/>
                <w:szCs w:val="18"/>
              </w:rPr>
              <w:t>DC_28A-42D_n257M_UL_28A_n257J</w:t>
            </w:r>
          </w:p>
          <w:p w:rsidR="00AF1BBD" w:rsidRPr="00AF1BBD" w:rsidRDefault="00AF1BBD" w:rsidP="00AF1BBD">
            <w:pPr>
              <w:rPr>
                <w:sz w:val="18"/>
                <w:szCs w:val="18"/>
              </w:rPr>
            </w:pPr>
            <w:r w:rsidRPr="00AF1BBD">
              <w:rPr>
                <w:sz w:val="18"/>
                <w:szCs w:val="18"/>
              </w:rPr>
              <w:lastRenderedPageBreak/>
              <w:t>DC_28A-42D_n257M_UL_28A_n257K</w:t>
            </w:r>
          </w:p>
          <w:p w:rsidR="00AF1BBD" w:rsidRPr="00AF1BBD" w:rsidRDefault="00AF1BBD" w:rsidP="00AF1BBD">
            <w:pPr>
              <w:rPr>
                <w:sz w:val="18"/>
                <w:szCs w:val="18"/>
              </w:rPr>
            </w:pPr>
            <w:r w:rsidRPr="00AF1BBD">
              <w:rPr>
                <w:sz w:val="18"/>
                <w:szCs w:val="18"/>
              </w:rPr>
              <w:t>DC_28A-42D_n257M_UL_28A_n257L</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lastRenderedPageBreak/>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Del="00DB03A5"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lastRenderedPageBreak/>
              <w:t>DC_28A-42D_n257M_UL_28A_n257M</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Ongoing</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DC_19A-42A_n257</w:t>
            </w:r>
            <w:r w:rsidRPr="00AF1BBD">
              <w:rPr>
                <w:sz w:val="18"/>
                <w:szCs w:val="18"/>
              </w:rPr>
              <w:t>G_UL_19A_n257G</w:t>
            </w:r>
          </w:p>
          <w:p w:rsidR="00AF1BBD" w:rsidRPr="00AF1BBD" w:rsidRDefault="00AF1BBD" w:rsidP="00AF1BBD">
            <w:pPr>
              <w:rPr>
                <w:sz w:val="18"/>
                <w:szCs w:val="18"/>
              </w:rPr>
            </w:pPr>
            <w:r w:rsidRPr="00AF1BBD">
              <w:rPr>
                <w:rFonts w:hint="eastAsia"/>
                <w:sz w:val="18"/>
                <w:szCs w:val="18"/>
              </w:rPr>
              <w:t>DC_19A-42A_n257</w:t>
            </w:r>
            <w:r w:rsidRPr="00AF1BBD">
              <w:rPr>
                <w:sz w:val="18"/>
                <w:szCs w:val="18"/>
              </w:rPr>
              <w:t>H_UL_19A_n257G</w:t>
            </w:r>
          </w:p>
          <w:p w:rsidR="00AF1BBD" w:rsidRPr="00AF1BBD" w:rsidRDefault="00AF1BBD" w:rsidP="00AF1BBD">
            <w:pPr>
              <w:rPr>
                <w:sz w:val="18"/>
                <w:szCs w:val="18"/>
              </w:rPr>
            </w:pPr>
            <w:r w:rsidRPr="00AF1BBD">
              <w:rPr>
                <w:rFonts w:hint="eastAsia"/>
                <w:sz w:val="18"/>
                <w:szCs w:val="18"/>
              </w:rPr>
              <w:t>DC_19A-42A_n257</w:t>
            </w:r>
            <w:r w:rsidRPr="00AF1BBD">
              <w:rPr>
                <w:sz w:val="18"/>
                <w:szCs w:val="18"/>
              </w:rPr>
              <w:t>H_UL_19A_n257H</w:t>
            </w:r>
          </w:p>
          <w:p w:rsidR="00AF1BBD" w:rsidRPr="00AF1BBD" w:rsidRDefault="00AF1BBD" w:rsidP="00AF1BBD">
            <w:pPr>
              <w:rPr>
                <w:sz w:val="18"/>
                <w:szCs w:val="18"/>
              </w:rPr>
            </w:pPr>
            <w:r w:rsidRPr="00AF1BBD">
              <w:rPr>
                <w:rFonts w:hint="eastAsia"/>
                <w:sz w:val="18"/>
                <w:szCs w:val="18"/>
              </w:rPr>
              <w:t>DC_19A-42A_n257</w:t>
            </w:r>
            <w:r w:rsidRPr="00AF1BBD">
              <w:rPr>
                <w:sz w:val="18"/>
                <w:szCs w:val="18"/>
              </w:rPr>
              <w:t>I_UL_19A_n257G</w:t>
            </w:r>
          </w:p>
          <w:p w:rsidR="00AF1BBD" w:rsidRPr="00AF1BBD" w:rsidRDefault="00AF1BBD" w:rsidP="00AF1BBD">
            <w:pPr>
              <w:rPr>
                <w:sz w:val="18"/>
                <w:szCs w:val="18"/>
              </w:rPr>
            </w:pPr>
            <w:r w:rsidRPr="00AF1BBD">
              <w:rPr>
                <w:rFonts w:hint="eastAsia"/>
                <w:sz w:val="18"/>
                <w:szCs w:val="18"/>
              </w:rPr>
              <w:t>DC_19A-42A_n257</w:t>
            </w:r>
            <w:r w:rsidRPr="00AF1BBD">
              <w:rPr>
                <w:sz w:val="18"/>
                <w:szCs w:val="18"/>
              </w:rPr>
              <w:t>I_UL_19A_n257H</w:t>
            </w:r>
          </w:p>
          <w:p w:rsidR="00AF1BBD" w:rsidRPr="00AF1BBD" w:rsidRDefault="00AF1BBD" w:rsidP="00AF1BBD">
            <w:pPr>
              <w:rPr>
                <w:sz w:val="18"/>
                <w:szCs w:val="18"/>
              </w:rPr>
            </w:pPr>
            <w:r w:rsidRPr="00AF1BBD">
              <w:rPr>
                <w:rFonts w:hint="eastAsia"/>
                <w:sz w:val="18"/>
                <w:szCs w:val="18"/>
              </w:rPr>
              <w:t>DC_19A-42A_n257</w:t>
            </w:r>
            <w:r w:rsidRPr="00AF1BBD">
              <w:rPr>
                <w:sz w:val="18"/>
                <w:szCs w:val="18"/>
              </w:rPr>
              <w:t>I_UL_19A_n257I</w:t>
            </w:r>
          </w:p>
          <w:p w:rsidR="00AF1BBD" w:rsidRPr="00AF1BBD" w:rsidRDefault="00AF1BBD" w:rsidP="00AF1BBD">
            <w:pPr>
              <w:rPr>
                <w:sz w:val="18"/>
                <w:szCs w:val="18"/>
              </w:rPr>
            </w:pPr>
            <w:r w:rsidRPr="00AF1BBD">
              <w:rPr>
                <w:rFonts w:hint="eastAsia"/>
                <w:sz w:val="18"/>
                <w:szCs w:val="18"/>
              </w:rPr>
              <w:t>DC_19A-42C_n257</w:t>
            </w:r>
            <w:r w:rsidRPr="00AF1BBD">
              <w:rPr>
                <w:sz w:val="18"/>
                <w:szCs w:val="18"/>
              </w:rPr>
              <w:t>G_UL_19A_n257G</w:t>
            </w:r>
          </w:p>
          <w:p w:rsidR="00AF1BBD" w:rsidRPr="00AF1BBD" w:rsidRDefault="00AF1BBD" w:rsidP="00AF1BBD">
            <w:pPr>
              <w:rPr>
                <w:sz w:val="18"/>
                <w:szCs w:val="18"/>
              </w:rPr>
            </w:pPr>
            <w:r w:rsidRPr="00AF1BBD">
              <w:rPr>
                <w:rFonts w:hint="eastAsia"/>
                <w:sz w:val="18"/>
                <w:szCs w:val="18"/>
              </w:rPr>
              <w:t>DC_19A-42C_n257</w:t>
            </w:r>
            <w:r w:rsidRPr="00AF1BBD">
              <w:rPr>
                <w:sz w:val="18"/>
                <w:szCs w:val="18"/>
              </w:rPr>
              <w:t>H_UL_19A_n257G</w:t>
            </w:r>
          </w:p>
          <w:p w:rsidR="00AF1BBD" w:rsidRPr="00AF1BBD" w:rsidRDefault="00AF1BBD" w:rsidP="00AF1BBD">
            <w:pPr>
              <w:rPr>
                <w:sz w:val="18"/>
                <w:szCs w:val="18"/>
              </w:rPr>
            </w:pPr>
            <w:r w:rsidRPr="00AF1BBD">
              <w:rPr>
                <w:rFonts w:hint="eastAsia"/>
                <w:sz w:val="18"/>
                <w:szCs w:val="18"/>
              </w:rPr>
              <w:t>DC_19A-42C_n257</w:t>
            </w:r>
            <w:r w:rsidRPr="00AF1BBD">
              <w:rPr>
                <w:sz w:val="18"/>
                <w:szCs w:val="18"/>
              </w:rPr>
              <w:t>H_UL_19A_n257H</w:t>
            </w:r>
          </w:p>
          <w:p w:rsidR="00AF1BBD" w:rsidRPr="00AF1BBD" w:rsidRDefault="00AF1BBD" w:rsidP="00AF1BBD">
            <w:pPr>
              <w:rPr>
                <w:sz w:val="18"/>
                <w:szCs w:val="18"/>
              </w:rPr>
            </w:pPr>
            <w:r w:rsidRPr="00AF1BBD">
              <w:rPr>
                <w:rFonts w:hint="eastAsia"/>
                <w:sz w:val="18"/>
                <w:szCs w:val="18"/>
              </w:rPr>
              <w:t>DC_19A-42C_n257</w:t>
            </w:r>
            <w:r w:rsidRPr="00AF1BBD">
              <w:rPr>
                <w:sz w:val="18"/>
                <w:szCs w:val="18"/>
              </w:rPr>
              <w:t>I_UL_19A_n257G</w:t>
            </w:r>
          </w:p>
          <w:p w:rsidR="00AF1BBD" w:rsidRPr="00AF1BBD" w:rsidRDefault="00AF1BBD" w:rsidP="00AF1BBD">
            <w:pPr>
              <w:rPr>
                <w:sz w:val="18"/>
                <w:szCs w:val="18"/>
              </w:rPr>
            </w:pPr>
            <w:r w:rsidRPr="00AF1BBD">
              <w:rPr>
                <w:rFonts w:hint="eastAsia"/>
                <w:sz w:val="18"/>
                <w:szCs w:val="18"/>
              </w:rPr>
              <w:t>DC_19A-42C_n257</w:t>
            </w:r>
            <w:r w:rsidRPr="00AF1BBD">
              <w:rPr>
                <w:sz w:val="18"/>
                <w:szCs w:val="18"/>
              </w:rPr>
              <w:t>I_UL_19A_n257H</w:t>
            </w:r>
          </w:p>
          <w:p w:rsidR="00AF1BBD" w:rsidRPr="00AF1BBD" w:rsidRDefault="00AF1BBD" w:rsidP="00AF1BBD">
            <w:pPr>
              <w:rPr>
                <w:sz w:val="18"/>
                <w:szCs w:val="18"/>
              </w:rPr>
            </w:pPr>
            <w:r w:rsidRPr="00AF1BBD">
              <w:rPr>
                <w:rFonts w:hint="eastAsia"/>
                <w:sz w:val="18"/>
                <w:szCs w:val="18"/>
              </w:rPr>
              <w:t>DC_19A-42C_n257</w:t>
            </w:r>
            <w:r w:rsidRPr="00AF1BBD">
              <w:rPr>
                <w:sz w:val="18"/>
                <w:szCs w:val="18"/>
              </w:rPr>
              <w:t>I_UL_19A_n257I</w:t>
            </w:r>
          </w:p>
          <w:p w:rsidR="00AF1BBD" w:rsidRPr="00AF1BBD" w:rsidRDefault="00AF1BBD" w:rsidP="00AF1BBD">
            <w:pPr>
              <w:rPr>
                <w:sz w:val="18"/>
                <w:szCs w:val="18"/>
              </w:rPr>
            </w:pPr>
            <w:r w:rsidRPr="00AF1BBD">
              <w:rPr>
                <w:rFonts w:hint="eastAsia"/>
                <w:sz w:val="18"/>
                <w:szCs w:val="18"/>
              </w:rPr>
              <w:t>DC_19A-42D_n257</w:t>
            </w:r>
            <w:r w:rsidRPr="00AF1BBD">
              <w:rPr>
                <w:sz w:val="18"/>
                <w:szCs w:val="18"/>
              </w:rPr>
              <w:t>G_UL_19A_n257G</w:t>
            </w:r>
          </w:p>
          <w:p w:rsidR="00AF1BBD" w:rsidRPr="00AF1BBD" w:rsidRDefault="00AF1BBD" w:rsidP="00AF1BBD">
            <w:pPr>
              <w:rPr>
                <w:sz w:val="18"/>
                <w:szCs w:val="18"/>
              </w:rPr>
            </w:pPr>
            <w:r w:rsidRPr="00AF1BBD">
              <w:rPr>
                <w:rFonts w:hint="eastAsia"/>
                <w:sz w:val="18"/>
                <w:szCs w:val="18"/>
              </w:rPr>
              <w:t>DC_19A-42D_n257</w:t>
            </w:r>
            <w:r w:rsidRPr="00AF1BBD">
              <w:rPr>
                <w:sz w:val="18"/>
                <w:szCs w:val="18"/>
              </w:rPr>
              <w:t>H_UL_19A_n257G</w:t>
            </w:r>
          </w:p>
          <w:p w:rsidR="00AF1BBD" w:rsidRPr="00AF1BBD" w:rsidRDefault="00AF1BBD" w:rsidP="00AF1BBD">
            <w:pPr>
              <w:rPr>
                <w:sz w:val="18"/>
                <w:szCs w:val="18"/>
              </w:rPr>
            </w:pPr>
            <w:r w:rsidRPr="00AF1BBD">
              <w:rPr>
                <w:rFonts w:hint="eastAsia"/>
                <w:sz w:val="18"/>
                <w:szCs w:val="18"/>
              </w:rPr>
              <w:t>DC_19A-42D_n257</w:t>
            </w:r>
            <w:r w:rsidRPr="00AF1BBD">
              <w:rPr>
                <w:sz w:val="18"/>
                <w:szCs w:val="18"/>
              </w:rPr>
              <w:t>H_UL_19A_n257H</w:t>
            </w:r>
          </w:p>
          <w:p w:rsidR="00AF1BBD" w:rsidRPr="00AF1BBD" w:rsidRDefault="00AF1BBD" w:rsidP="00AF1BBD">
            <w:pPr>
              <w:rPr>
                <w:sz w:val="18"/>
                <w:szCs w:val="18"/>
              </w:rPr>
            </w:pPr>
            <w:r w:rsidRPr="00AF1BBD">
              <w:rPr>
                <w:rFonts w:hint="eastAsia"/>
                <w:sz w:val="18"/>
                <w:szCs w:val="18"/>
              </w:rPr>
              <w:lastRenderedPageBreak/>
              <w:t>DC_19A-42D_n257</w:t>
            </w:r>
            <w:r w:rsidRPr="00AF1BBD">
              <w:rPr>
                <w:sz w:val="18"/>
                <w:szCs w:val="18"/>
              </w:rPr>
              <w:t>I_UL_19A_n257G</w:t>
            </w:r>
          </w:p>
          <w:p w:rsidR="00AF1BBD" w:rsidRPr="00AF1BBD" w:rsidRDefault="00AF1BBD" w:rsidP="00AF1BBD">
            <w:pPr>
              <w:rPr>
                <w:sz w:val="18"/>
                <w:szCs w:val="18"/>
              </w:rPr>
            </w:pPr>
            <w:r w:rsidRPr="00AF1BBD">
              <w:rPr>
                <w:rFonts w:hint="eastAsia"/>
                <w:sz w:val="18"/>
                <w:szCs w:val="18"/>
              </w:rPr>
              <w:t>DC_19A-42D_n257</w:t>
            </w:r>
            <w:r w:rsidRPr="00AF1BBD">
              <w:rPr>
                <w:sz w:val="18"/>
                <w:szCs w:val="18"/>
              </w:rPr>
              <w:t>I_UL_19A_n257H</w:t>
            </w:r>
          </w:p>
          <w:p w:rsidR="00AF1BBD" w:rsidRPr="00AF1BBD" w:rsidRDefault="00AF1BBD" w:rsidP="00AF1BBD">
            <w:pPr>
              <w:rPr>
                <w:sz w:val="18"/>
                <w:szCs w:val="18"/>
              </w:rPr>
            </w:pPr>
            <w:r w:rsidRPr="00AF1BBD">
              <w:rPr>
                <w:rFonts w:hint="eastAsia"/>
                <w:sz w:val="18"/>
                <w:szCs w:val="18"/>
              </w:rPr>
              <w:t>DC_19A-42D_n257</w:t>
            </w:r>
            <w:r w:rsidRPr="00AF1BBD">
              <w:rPr>
                <w:sz w:val="18"/>
                <w:szCs w:val="18"/>
              </w:rPr>
              <w:t>I_UL_19A_n257I</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lastRenderedPageBreak/>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w:t>
            </w:r>
            <w:r w:rsidRPr="00AF1BBD">
              <w:rPr>
                <w:rFonts w:hint="eastAsia"/>
                <w:sz w:val="18"/>
                <w:szCs w:val="18"/>
              </w:rPr>
              <w:t xml:space="preserve">raft </w:t>
            </w:r>
            <w:r w:rsidRPr="00AF1BBD">
              <w:rPr>
                <w:sz w:val="18"/>
                <w:szCs w:val="18"/>
              </w:rPr>
              <w:t>CR R4-1909067 for TS 38.101-3.</w:t>
            </w:r>
          </w:p>
          <w:p w:rsidR="00AF1BBD" w:rsidRPr="00AF1BBD" w:rsidRDefault="00AF1BBD" w:rsidP="00AF1BBD">
            <w:pPr>
              <w:rPr>
                <w:sz w:val="18"/>
                <w:szCs w:val="18"/>
              </w:rPr>
            </w:pPr>
          </w:p>
          <w:p w:rsidR="00AF1BBD" w:rsidRPr="00AF1BBD" w:rsidRDefault="00AF1BBD" w:rsidP="00AF1BBD">
            <w:pPr>
              <w:rPr>
                <w:sz w:val="18"/>
                <w:szCs w:val="18"/>
              </w:rPr>
            </w:pPr>
            <w:r w:rsidRPr="00AF1BBD">
              <w:rPr>
                <w:rFonts w:hint="eastAsia"/>
                <w:sz w:val="18"/>
                <w:szCs w:val="18"/>
              </w:rPr>
              <w:t xml:space="preserve">To be approved in big CR </w:t>
            </w:r>
            <w:r w:rsidRPr="00AF1BBD">
              <w:rPr>
                <w:sz w:val="18"/>
                <w:szCs w:val="18"/>
              </w:rPr>
              <w:t>1909228 in e-mail approval after RAN4#92 for TS 38.101-3.</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None</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DC_19A-42A_n257</w:t>
            </w:r>
            <w:r w:rsidRPr="00AF1BBD">
              <w:rPr>
                <w:sz w:val="18"/>
                <w:szCs w:val="18"/>
              </w:rPr>
              <w:t>G_UL_42A_n257G</w:t>
            </w:r>
          </w:p>
          <w:p w:rsidR="00AF1BBD" w:rsidRPr="00AF1BBD" w:rsidRDefault="00AF1BBD" w:rsidP="00AF1BBD">
            <w:pPr>
              <w:rPr>
                <w:sz w:val="18"/>
                <w:szCs w:val="18"/>
              </w:rPr>
            </w:pPr>
            <w:r w:rsidRPr="00AF1BBD">
              <w:rPr>
                <w:rFonts w:hint="eastAsia"/>
                <w:sz w:val="18"/>
                <w:szCs w:val="18"/>
              </w:rPr>
              <w:t>DC_19A-42A_n257</w:t>
            </w:r>
            <w:r w:rsidRPr="00AF1BBD">
              <w:rPr>
                <w:sz w:val="18"/>
                <w:szCs w:val="18"/>
              </w:rPr>
              <w:t>H_UL_42A_n257G</w:t>
            </w:r>
          </w:p>
          <w:p w:rsidR="00AF1BBD" w:rsidRPr="00AF1BBD" w:rsidRDefault="00AF1BBD" w:rsidP="00AF1BBD">
            <w:pPr>
              <w:rPr>
                <w:sz w:val="18"/>
                <w:szCs w:val="18"/>
              </w:rPr>
            </w:pPr>
            <w:r w:rsidRPr="00AF1BBD">
              <w:rPr>
                <w:rFonts w:hint="eastAsia"/>
                <w:sz w:val="18"/>
                <w:szCs w:val="18"/>
              </w:rPr>
              <w:t>DC_19A-42A_n257</w:t>
            </w:r>
            <w:r w:rsidRPr="00AF1BBD">
              <w:rPr>
                <w:sz w:val="18"/>
                <w:szCs w:val="18"/>
              </w:rPr>
              <w:t>H_UL_42A_n257H</w:t>
            </w:r>
          </w:p>
          <w:p w:rsidR="00AF1BBD" w:rsidRPr="00AF1BBD" w:rsidRDefault="00AF1BBD" w:rsidP="00AF1BBD">
            <w:pPr>
              <w:rPr>
                <w:sz w:val="18"/>
                <w:szCs w:val="18"/>
              </w:rPr>
            </w:pPr>
            <w:r w:rsidRPr="00AF1BBD">
              <w:rPr>
                <w:rFonts w:hint="eastAsia"/>
                <w:sz w:val="18"/>
                <w:szCs w:val="18"/>
              </w:rPr>
              <w:t>DC_19A-42A_n257</w:t>
            </w:r>
            <w:r w:rsidRPr="00AF1BBD">
              <w:rPr>
                <w:sz w:val="18"/>
                <w:szCs w:val="18"/>
              </w:rPr>
              <w:t>I_UL_42A_n257G</w:t>
            </w:r>
          </w:p>
          <w:p w:rsidR="00AF1BBD" w:rsidRPr="00AF1BBD" w:rsidRDefault="00AF1BBD" w:rsidP="00AF1BBD">
            <w:pPr>
              <w:rPr>
                <w:sz w:val="18"/>
                <w:szCs w:val="18"/>
              </w:rPr>
            </w:pPr>
            <w:r w:rsidRPr="00AF1BBD">
              <w:rPr>
                <w:rFonts w:hint="eastAsia"/>
                <w:sz w:val="18"/>
                <w:szCs w:val="18"/>
              </w:rPr>
              <w:t>DC_19A-42A_n257</w:t>
            </w:r>
            <w:r w:rsidRPr="00AF1BBD">
              <w:rPr>
                <w:sz w:val="18"/>
                <w:szCs w:val="18"/>
              </w:rPr>
              <w:t>I_UL_42A_n257H</w:t>
            </w:r>
          </w:p>
          <w:p w:rsidR="00AF1BBD" w:rsidRPr="00AF1BBD" w:rsidRDefault="00AF1BBD" w:rsidP="00AF1BBD">
            <w:pPr>
              <w:rPr>
                <w:sz w:val="18"/>
                <w:szCs w:val="18"/>
              </w:rPr>
            </w:pPr>
            <w:r w:rsidRPr="00AF1BBD">
              <w:rPr>
                <w:rFonts w:hint="eastAsia"/>
                <w:sz w:val="18"/>
                <w:szCs w:val="18"/>
              </w:rPr>
              <w:t>DC_19A-42A_n257</w:t>
            </w:r>
            <w:r w:rsidRPr="00AF1BBD">
              <w:rPr>
                <w:sz w:val="18"/>
                <w:szCs w:val="18"/>
              </w:rPr>
              <w:t>I_UL_42A_n257I</w:t>
            </w:r>
          </w:p>
          <w:p w:rsidR="00AF1BBD" w:rsidRPr="00AF1BBD" w:rsidRDefault="00AF1BBD" w:rsidP="00AF1BBD">
            <w:pPr>
              <w:rPr>
                <w:sz w:val="18"/>
                <w:szCs w:val="18"/>
              </w:rPr>
            </w:pPr>
            <w:r w:rsidRPr="00AF1BBD">
              <w:rPr>
                <w:rFonts w:hint="eastAsia"/>
                <w:sz w:val="18"/>
                <w:szCs w:val="18"/>
              </w:rPr>
              <w:t>DC_19A-42C_n257</w:t>
            </w:r>
            <w:r w:rsidRPr="00AF1BBD">
              <w:rPr>
                <w:sz w:val="18"/>
                <w:szCs w:val="18"/>
              </w:rPr>
              <w:t>G_UL_42A_n257G</w:t>
            </w:r>
          </w:p>
          <w:p w:rsidR="00AF1BBD" w:rsidRPr="00AF1BBD" w:rsidRDefault="00AF1BBD" w:rsidP="00AF1BBD">
            <w:pPr>
              <w:rPr>
                <w:sz w:val="18"/>
                <w:szCs w:val="18"/>
              </w:rPr>
            </w:pPr>
            <w:r w:rsidRPr="00AF1BBD">
              <w:rPr>
                <w:rFonts w:hint="eastAsia"/>
                <w:sz w:val="18"/>
                <w:szCs w:val="18"/>
              </w:rPr>
              <w:t>DC_19A-42C_n257</w:t>
            </w:r>
            <w:r w:rsidRPr="00AF1BBD">
              <w:rPr>
                <w:sz w:val="18"/>
                <w:szCs w:val="18"/>
              </w:rPr>
              <w:t>H_UL_42A_n257G</w:t>
            </w:r>
          </w:p>
          <w:p w:rsidR="00AF1BBD" w:rsidRPr="00AF1BBD" w:rsidRDefault="00AF1BBD" w:rsidP="00AF1BBD">
            <w:pPr>
              <w:rPr>
                <w:sz w:val="18"/>
                <w:szCs w:val="18"/>
              </w:rPr>
            </w:pPr>
            <w:r w:rsidRPr="00AF1BBD">
              <w:rPr>
                <w:rFonts w:hint="eastAsia"/>
                <w:sz w:val="18"/>
                <w:szCs w:val="18"/>
              </w:rPr>
              <w:t>DC_19A-42C_n257</w:t>
            </w:r>
            <w:r w:rsidRPr="00AF1BBD">
              <w:rPr>
                <w:sz w:val="18"/>
                <w:szCs w:val="18"/>
              </w:rPr>
              <w:t>H_UL_42A_n257H</w:t>
            </w:r>
          </w:p>
          <w:p w:rsidR="00AF1BBD" w:rsidRPr="00AF1BBD" w:rsidRDefault="00AF1BBD" w:rsidP="00AF1BBD">
            <w:pPr>
              <w:rPr>
                <w:sz w:val="18"/>
                <w:szCs w:val="18"/>
              </w:rPr>
            </w:pPr>
            <w:r w:rsidRPr="00AF1BBD">
              <w:rPr>
                <w:rFonts w:hint="eastAsia"/>
                <w:sz w:val="18"/>
                <w:szCs w:val="18"/>
              </w:rPr>
              <w:t>DC_19A-42C_n257</w:t>
            </w:r>
            <w:r w:rsidRPr="00AF1BBD">
              <w:rPr>
                <w:sz w:val="18"/>
                <w:szCs w:val="18"/>
              </w:rPr>
              <w:t>I_UL_42A_n257G</w:t>
            </w:r>
          </w:p>
          <w:p w:rsidR="00AF1BBD" w:rsidRPr="00AF1BBD" w:rsidRDefault="00AF1BBD" w:rsidP="00AF1BBD">
            <w:pPr>
              <w:rPr>
                <w:sz w:val="18"/>
                <w:szCs w:val="18"/>
              </w:rPr>
            </w:pPr>
            <w:r w:rsidRPr="00AF1BBD">
              <w:rPr>
                <w:rFonts w:hint="eastAsia"/>
                <w:sz w:val="18"/>
                <w:szCs w:val="18"/>
              </w:rPr>
              <w:t>DC_19A-42C_n257</w:t>
            </w:r>
            <w:r w:rsidRPr="00AF1BBD">
              <w:rPr>
                <w:sz w:val="18"/>
                <w:szCs w:val="18"/>
              </w:rPr>
              <w:t>I_UL_42A_n257H</w:t>
            </w:r>
          </w:p>
          <w:p w:rsidR="00AF1BBD" w:rsidRPr="00AF1BBD" w:rsidRDefault="00AF1BBD" w:rsidP="00AF1BBD">
            <w:pPr>
              <w:rPr>
                <w:sz w:val="18"/>
                <w:szCs w:val="18"/>
              </w:rPr>
            </w:pPr>
            <w:r w:rsidRPr="00AF1BBD">
              <w:rPr>
                <w:rFonts w:hint="eastAsia"/>
                <w:sz w:val="18"/>
                <w:szCs w:val="18"/>
              </w:rPr>
              <w:t>DC_19A-42C_n257</w:t>
            </w:r>
            <w:r w:rsidRPr="00AF1BBD">
              <w:rPr>
                <w:sz w:val="18"/>
                <w:szCs w:val="18"/>
              </w:rPr>
              <w:t>I_UL_42A_n257I</w:t>
            </w:r>
          </w:p>
          <w:p w:rsidR="00AF1BBD" w:rsidRPr="00AF1BBD" w:rsidRDefault="00AF1BBD" w:rsidP="00AF1BBD">
            <w:pPr>
              <w:rPr>
                <w:sz w:val="18"/>
                <w:szCs w:val="18"/>
              </w:rPr>
            </w:pPr>
            <w:r w:rsidRPr="00AF1BBD">
              <w:rPr>
                <w:rFonts w:hint="eastAsia"/>
                <w:sz w:val="18"/>
                <w:szCs w:val="18"/>
              </w:rPr>
              <w:t>DC_19A-42D_n257</w:t>
            </w:r>
            <w:r w:rsidRPr="00AF1BBD">
              <w:rPr>
                <w:sz w:val="18"/>
                <w:szCs w:val="18"/>
              </w:rPr>
              <w:t>G_UL_42A_n257G</w:t>
            </w:r>
          </w:p>
          <w:p w:rsidR="00AF1BBD" w:rsidRPr="00AF1BBD" w:rsidRDefault="00AF1BBD" w:rsidP="00AF1BBD">
            <w:pPr>
              <w:rPr>
                <w:sz w:val="18"/>
                <w:szCs w:val="18"/>
              </w:rPr>
            </w:pPr>
            <w:r w:rsidRPr="00AF1BBD">
              <w:rPr>
                <w:rFonts w:hint="eastAsia"/>
                <w:sz w:val="18"/>
                <w:szCs w:val="18"/>
              </w:rPr>
              <w:t>DC_19A-42D_n257</w:t>
            </w:r>
            <w:r w:rsidRPr="00AF1BBD">
              <w:rPr>
                <w:sz w:val="18"/>
                <w:szCs w:val="18"/>
              </w:rPr>
              <w:t>H_UL_42A_n257G</w:t>
            </w:r>
          </w:p>
          <w:p w:rsidR="00AF1BBD" w:rsidRPr="00AF1BBD" w:rsidRDefault="00AF1BBD" w:rsidP="00AF1BBD">
            <w:pPr>
              <w:rPr>
                <w:sz w:val="18"/>
                <w:szCs w:val="18"/>
              </w:rPr>
            </w:pPr>
            <w:r w:rsidRPr="00AF1BBD">
              <w:rPr>
                <w:rFonts w:hint="eastAsia"/>
                <w:sz w:val="18"/>
                <w:szCs w:val="18"/>
              </w:rPr>
              <w:t>DC_19A-42D_n257</w:t>
            </w:r>
            <w:r w:rsidRPr="00AF1BBD">
              <w:rPr>
                <w:sz w:val="18"/>
                <w:szCs w:val="18"/>
              </w:rPr>
              <w:t>H_UL_42A_n257H</w:t>
            </w:r>
          </w:p>
          <w:p w:rsidR="00AF1BBD" w:rsidRPr="00AF1BBD" w:rsidRDefault="00AF1BBD" w:rsidP="00AF1BBD">
            <w:pPr>
              <w:rPr>
                <w:sz w:val="18"/>
                <w:szCs w:val="18"/>
              </w:rPr>
            </w:pPr>
            <w:r w:rsidRPr="00AF1BBD">
              <w:rPr>
                <w:rFonts w:hint="eastAsia"/>
                <w:sz w:val="18"/>
                <w:szCs w:val="18"/>
              </w:rPr>
              <w:lastRenderedPageBreak/>
              <w:t>DC_19A-42D_n257</w:t>
            </w:r>
            <w:r w:rsidRPr="00AF1BBD">
              <w:rPr>
                <w:sz w:val="18"/>
                <w:szCs w:val="18"/>
              </w:rPr>
              <w:t>I_UL_42A_n257G</w:t>
            </w:r>
          </w:p>
          <w:p w:rsidR="00AF1BBD" w:rsidRPr="00AF1BBD" w:rsidRDefault="00AF1BBD" w:rsidP="00AF1BBD">
            <w:pPr>
              <w:rPr>
                <w:sz w:val="18"/>
                <w:szCs w:val="18"/>
              </w:rPr>
            </w:pPr>
            <w:r w:rsidRPr="00AF1BBD">
              <w:rPr>
                <w:rFonts w:hint="eastAsia"/>
                <w:sz w:val="18"/>
                <w:szCs w:val="18"/>
              </w:rPr>
              <w:t>DC_19A-42D_n257</w:t>
            </w:r>
            <w:r w:rsidRPr="00AF1BBD">
              <w:rPr>
                <w:sz w:val="18"/>
                <w:szCs w:val="18"/>
              </w:rPr>
              <w:t>I_UL_42A_n257H</w:t>
            </w:r>
          </w:p>
          <w:p w:rsidR="00AF1BBD" w:rsidRPr="00AF1BBD" w:rsidRDefault="00AF1BBD" w:rsidP="00AF1BBD">
            <w:pPr>
              <w:rPr>
                <w:sz w:val="18"/>
                <w:szCs w:val="18"/>
              </w:rPr>
            </w:pPr>
            <w:r w:rsidRPr="00AF1BBD">
              <w:rPr>
                <w:rFonts w:hint="eastAsia"/>
                <w:sz w:val="18"/>
                <w:szCs w:val="18"/>
              </w:rPr>
              <w:t>DC_19A-42D_n257</w:t>
            </w:r>
            <w:r w:rsidRPr="00AF1BBD">
              <w:rPr>
                <w:sz w:val="18"/>
                <w:szCs w:val="18"/>
              </w:rPr>
              <w:t>I_UL_42A_n257I</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lastRenderedPageBreak/>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Yuta Oguma, NTT DOCOMO</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w:t>
            </w:r>
            <w:r w:rsidRPr="00AF1BBD">
              <w:rPr>
                <w:rFonts w:hint="eastAsia"/>
                <w:sz w:val="18"/>
                <w:szCs w:val="18"/>
              </w:rPr>
              <w:t xml:space="preserve">raft </w:t>
            </w:r>
            <w:r w:rsidRPr="00AF1BBD">
              <w:rPr>
                <w:sz w:val="18"/>
                <w:szCs w:val="18"/>
              </w:rPr>
              <w:t>CR R4-1909067 for TS 38.101-3.</w:t>
            </w:r>
          </w:p>
          <w:p w:rsidR="00AF1BBD" w:rsidRPr="00AF1BBD" w:rsidRDefault="00AF1BBD" w:rsidP="00AF1BBD">
            <w:pPr>
              <w:rPr>
                <w:sz w:val="18"/>
                <w:szCs w:val="18"/>
              </w:rPr>
            </w:pPr>
          </w:p>
          <w:p w:rsidR="00AF1BBD" w:rsidRPr="00AF1BBD" w:rsidRDefault="00AF1BBD" w:rsidP="00AF1BBD">
            <w:pPr>
              <w:rPr>
                <w:sz w:val="18"/>
                <w:szCs w:val="18"/>
              </w:rPr>
            </w:pPr>
            <w:r w:rsidRPr="00AF1BBD">
              <w:rPr>
                <w:rFonts w:hint="eastAsia"/>
                <w:sz w:val="18"/>
                <w:szCs w:val="18"/>
              </w:rPr>
              <w:t xml:space="preserve">To be approved in big CR </w:t>
            </w:r>
            <w:r w:rsidRPr="00AF1BBD">
              <w:rPr>
                <w:sz w:val="18"/>
                <w:szCs w:val="18"/>
              </w:rPr>
              <w:t>1909228 in e-mail approval after RAN4#92 for TS 38.101-3.</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None</w:t>
            </w:r>
          </w:p>
        </w:tc>
      </w:tr>
      <w:tr w:rsidR="00AF1BBD" w:rsidRPr="00200AC5"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DC_3A-7A_n77A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Bo-Han Hsieh, CHTTL</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 xml:space="preserve">TR 37.716-21-11: </w:t>
            </w:r>
            <w:r w:rsidRPr="00AF1BBD">
              <w:rPr>
                <w:sz w:val="18"/>
                <w:szCs w:val="18"/>
              </w:rPr>
              <w:t>R4-190</w:t>
            </w:r>
            <w:r w:rsidRPr="00AF1BBD">
              <w:rPr>
                <w:rFonts w:hint="eastAsia"/>
                <w:sz w:val="18"/>
                <w:szCs w:val="18"/>
              </w:rPr>
              <w:t>6352</w:t>
            </w:r>
            <w:r w:rsidRPr="00AF1BBD">
              <w:rPr>
                <w:sz w:val="18"/>
                <w:szCs w:val="18"/>
              </w:rPr>
              <w:t>, R4-1908298</w:t>
            </w:r>
          </w:p>
          <w:p w:rsidR="00AF1BBD" w:rsidRPr="00AF1BBD" w:rsidRDefault="00AF1BBD" w:rsidP="00AF1BBD">
            <w:pPr>
              <w:rPr>
                <w:sz w:val="18"/>
                <w:szCs w:val="18"/>
              </w:rPr>
            </w:pPr>
            <w:r w:rsidRPr="00AF1BBD">
              <w:rPr>
                <w:rFonts w:hint="eastAsia"/>
                <w:sz w:val="18"/>
                <w:szCs w:val="18"/>
              </w:rPr>
              <w:t xml:space="preserve">38.101-3: </w:t>
            </w:r>
            <w:r w:rsidRPr="00AF1BBD">
              <w:rPr>
                <w:sz w:val="18"/>
                <w:szCs w:val="18"/>
              </w:rPr>
              <w:t>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None</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DL_3A-8A_n1A_UL_3A_n1A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Default="00AF1BBD" w:rsidP="00AF1BBD">
            <w:pPr>
              <w:rPr>
                <w:sz w:val="18"/>
                <w:szCs w:val="18"/>
              </w:rPr>
            </w:pPr>
            <w:r w:rsidRPr="00AF1BBD">
              <w:rPr>
                <w:sz w:val="18"/>
                <w:szCs w:val="18"/>
              </w:rPr>
              <w:t>Bo-Han Hsieh, CHTTL</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TR 37.716-21-11:</w:t>
            </w:r>
            <w:r w:rsidRPr="00AF1BBD">
              <w:rPr>
                <w:sz w:val="18"/>
                <w:szCs w:val="18"/>
              </w:rPr>
              <w:t xml:space="preserve"> R4-1908</w:t>
            </w:r>
            <w:r w:rsidRPr="00AF1BBD">
              <w:rPr>
                <w:rFonts w:hint="eastAsia"/>
                <w:sz w:val="18"/>
                <w:szCs w:val="18"/>
              </w:rPr>
              <w:t>583</w:t>
            </w:r>
          </w:p>
          <w:p w:rsidR="00AF1BBD" w:rsidRPr="00AF1BBD" w:rsidRDefault="00AF1BBD" w:rsidP="00AF1BBD">
            <w:pPr>
              <w:rPr>
                <w:sz w:val="18"/>
                <w:szCs w:val="18"/>
              </w:rPr>
            </w:pPr>
            <w:r w:rsidRPr="00AF1BBD">
              <w:rPr>
                <w:rFonts w:hint="eastAsia"/>
                <w:sz w:val="18"/>
                <w:szCs w:val="18"/>
              </w:rPr>
              <w:t xml:space="preserve">38.101-3: </w:t>
            </w:r>
            <w:r w:rsidRPr="00AF1BBD">
              <w:rPr>
                <w:sz w:val="18"/>
                <w:szCs w:val="18"/>
              </w:rPr>
              <w:t>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none</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Default="00AF1BBD" w:rsidP="00AF1BBD">
            <w:pPr>
              <w:rPr>
                <w:sz w:val="18"/>
                <w:szCs w:val="18"/>
              </w:rPr>
            </w:pPr>
            <w:r w:rsidRPr="00AF1BBD">
              <w:rPr>
                <w:rFonts w:hint="eastAsia"/>
                <w:sz w:val="18"/>
                <w:szCs w:val="18"/>
              </w:rPr>
              <w:t>DL_3A-8A_n1A_UL_</w:t>
            </w:r>
            <w:r w:rsidRPr="00AF1BBD">
              <w:rPr>
                <w:sz w:val="18"/>
                <w:szCs w:val="18"/>
              </w:rPr>
              <w:t>8</w:t>
            </w:r>
            <w:r w:rsidRPr="00AF1BBD">
              <w:rPr>
                <w:rFonts w:hint="eastAsia"/>
                <w:sz w:val="18"/>
                <w:szCs w:val="18"/>
              </w:rPr>
              <w:t>A_n1A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Default="00AF1BBD" w:rsidP="00AF1BBD">
            <w:pPr>
              <w:rPr>
                <w:sz w:val="18"/>
                <w:szCs w:val="18"/>
              </w:rPr>
            </w:pPr>
            <w:r w:rsidRPr="00AF1BBD">
              <w:rPr>
                <w:sz w:val="18"/>
                <w:szCs w:val="18"/>
              </w:rPr>
              <w:t>Bo-Han Hsieh, CHTTL</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TR 37.716-21-11:</w:t>
            </w:r>
            <w:r w:rsidRPr="00AF1BBD">
              <w:rPr>
                <w:sz w:val="18"/>
                <w:szCs w:val="18"/>
              </w:rPr>
              <w:t xml:space="preserve"> R4-1908</w:t>
            </w:r>
            <w:r w:rsidRPr="00AF1BBD">
              <w:rPr>
                <w:rFonts w:hint="eastAsia"/>
                <w:sz w:val="18"/>
                <w:szCs w:val="18"/>
              </w:rPr>
              <w:t>583</w:t>
            </w:r>
          </w:p>
          <w:p w:rsidR="00AF1BBD" w:rsidRPr="00AF1BBD" w:rsidRDefault="00AF1BBD" w:rsidP="00AF1BBD">
            <w:pPr>
              <w:rPr>
                <w:sz w:val="18"/>
                <w:szCs w:val="18"/>
              </w:rPr>
            </w:pPr>
            <w:r w:rsidRPr="00AF1BBD">
              <w:rPr>
                <w:rFonts w:hint="eastAsia"/>
                <w:sz w:val="18"/>
                <w:szCs w:val="18"/>
              </w:rPr>
              <w:t xml:space="preserve">38.101-3: </w:t>
            </w:r>
            <w:r w:rsidRPr="00AF1BBD">
              <w:rPr>
                <w:sz w:val="18"/>
                <w:szCs w:val="18"/>
              </w:rPr>
              <w:t>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none</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DL_7A-8A_n1A_UL_7A_n1A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Bo-Han Hsieh, CHTTL</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TR 37.716-21-11:</w:t>
            </w:r>
            <w:r w:rsidRPr="00AF1BBD">
              <w:rPr>
                <w:sz w:val="18"/>
                <w:szCs w:val="18"/>
              </w:rPr>
              <w:t xml:space="preserve"> R4-1908</w:t>
            </w:r>
            <w:r w:rsidRPr="00AF1BBD">
              <w:rPr>
                <w:rFonts w:hint="eastAsia"/>
                <w:sz w:val="18"/>
                <w:szCs w:val="18"/>
              </w:rPr>
              <w:t>583</w:t>
            </w:r>
          </w:p>
          <w:p w:rsidR="00AF1BBD" w:rsidRPr="00AF1BBD" w:rsidRDefault="00AF1BBD" w:rsidP="00AF1BBD">
            <w:pPr>
              <w:rPr>
                <w:sz w:val="18"/>
                <w:szCs w:val="18"/>
              </w:rPr>
            </w:pPr>
            <w:r w:rsidRPr="00AF1BBD">
              <w:rPr>
                <w:rFonts w:hint="eastAsia"/>
                <w:sz w:val="18"/>
                <w:szCs w:val="18"/>
              </w:rPr>
              <w:t xml:space="preserve">38.101-3: </w:t>
            </w:r>
            <w:r w:rsidRPr="00AF1BBD">
              <w:rPr>
                <w:sz w:val="18"/>
                <w:szCs w:val="18"/>
              </w:rPr>
              <w:t>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none</w:t>
            </w:r>
          </w:p>
        </w:tc>
      </w:tr>
      <w:tr w:rsidR="00AF1BBD"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DL_7A-8A_n1A_UL_8A_n1A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Bo-Han Hsieh, CHTTL</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TR 37.716-21-11:</w:t>
            </w:r>
            <w:r w:rsidRPr="00AF1BBD">
              <w:rPr>
                <w:sz w:val="18"/>
                <w:szCs w:val="18"/>
              </w:rPr>
              <w:t xml:space="preserve"> R4-1908</w:t>
            </w:r>
            <w:r w:rsidRPr="00AF1BBD">
              <w:rPr>
                <w:rFonts w:hint="eastAsia"/>
                <w:sz w:val="18"/>
                <w:szCs w:val="18"/>
              </w:rPr>
              <w:t>583</w:t>
            </w:r>
          </w:p>
          <w:p w:rsidR="00AF1BBD" w:rsidRPr="00AF1BBD" w:rsidRDefault="00AF1BBD" w:rsidP="00AF1BBD">
            <w:pPr>
              <w:rPr>
                <w:sz w:val="18"/>
                <w:szCs w:val="18"/>
              </w:rPr>
            </w:pPr>
            <w:r w:rsidRPr="00AF1BBD">
              <w:rPr>
                <w:rFonts w:hint="eastAsia"/>
                <w:sz w:val="18"/>
                <w:szCs w:val="18"/>
              </w:rPr>
              <w:t xml:space="preserve">38.101-3: </w:t>
            </w:r>
            <w:r w:rsidRPr="00AF1BBD">
              <w:rPr>
                <w:sz w:val="18"/>
                <w:szCs w:val="18"/>
              </w:rPr>
              <w:t>R4-1909228</w:t>
            </w:r>
            <w:r w:rsidRPr="00AF1BBD">
              <w:rPr>
                <w:rFonts w:hint="eastAsia"/>
                <w:sz w:val="18"/>
                <w:szCs w:val="18"/>
              </w:rPr>
              <w:t xml:space="preserve"> </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none</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DL_3A-7C_n1A_UL_3A_n1A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DL_3A-7C_n1A_UL_7A_n1A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DL_3A-7C_n1A_UL_7C_n1A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DL_3C-7C_n1A_UL_3A_n1A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DL_3C-7C_n1A_UL_7A_n1A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DL_3C-7C_n1A_UL_3C_n1A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DL_3C-7C_n1A_UL_7C_n1A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DL_3A-20A_n7A_UL_3A_n7A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DL_3A-20A_n7A_UL_20A_n7A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DL_3C-20A_n7A_UL_3A_n7A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DL_3C-20A_n7A_UL_20A_n7A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DL_3C-20A_n7A_UL_3C_n7A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DL_1A-7C_n28A_UL_7A_n28A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DL_3A-7C_n28A_UL_7A_n28A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lastRenderedPageBreak/>
              <w:t>DL_3C-7C_n28A_UL_7A_n28A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DL_3A-7C_n78A_UL_7C_n78A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re-introduced at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DL_3C-7C_n78A_UL_7C_n78A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re-introduced at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DL_1A-3A_n78(2A)_UL_1A_n78A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DL_1A-3A_n78(2A)_UL_3A_n78A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DL_1A-7A_n78(2A)_UL_1A_n78A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DL_1A-7A_n78(2A)_UL_7A_n78A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DL_3A-7A_n78(2A)_UL_3A_n78A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DL_3A-7A_n78(2A)_UL_7A_n78A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DL_1A-3C_n78(2A)_UL_1A_n78A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DL_1A-3C_n78(2A)_UL_3A_n78A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DL_1A-7C_n78(2A)_UL_1A_n78A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DL_1A-7C_n78(2A)_UL_7A_n78A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DL_1A-7C_n78(2A)_UL_7C_n78A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DL_3C-7A_n78(2A)_UL_3A_n78A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DL_3C-7A_n78(2A)_UL_7A_n78A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DL_3A-7C_n78(2A)_UL_3A_n78A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DL_3A-7C_n78(2A)_UL_7A_n78A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DL_3A-7C_n78(2A)_UL_7C_n78A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lastRenderedPageBreak/>
              <w:t>DL_3C-7C_n78(2A)_UL_3A_n78A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DL_3C-7C_n78(2A)_UL_7A_n78A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FE571C"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DL_3C-7C_n78(2A)_UL_7C_n78A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S. Truelove, BT plc</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revised WID: R4-1909227</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introduced RAN4#92</w:t>
            </w:r>
          </w:p>
        </w:tc>
      </w:tr>
      <w:tr w:rsidR="00AF1BBD" w:rsidRPr="009F2F12" w:rsidTr="00AF1BBD">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DC_1A-3A_n77(2A)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Xiao Shao, KDDI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rFonts w:hint="eastAsia"/>
                <w:sz w:val="18"/>
                <w:szCs w:val="18"/>
              </w:rPr>
              <w:t>-</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AF1BBD" w:rsidRPr="00AF1BBD" w:rsidRDefault="00AF1BBD" w:rsidP="00AF1BBD">
            <w:pPr>
              <w:rPr>
                <w:sz w:val="18"/>
                <w:szCs w:val="18"/>
              </w:rPr>
            </w:pPr>
            <w:r w:rsidRPr="00AF1BBD">
              <w:rPr>
                <w:sz w:val="18"/>
                <w:szCs w:val="18"/>
              </w:rPr>
              <w:t>Harmonic mixing issue of subset combination</w:t>
            </w: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DL_1A-28A_n28A_UL_1A_n28A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DL_1A-28A_n28A_UL_28A_n28A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DL_3A-28A_n28A_UL_3A_n28A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DL_3A-28A_n28A_UL_28A_n28A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DL_3C-28A_n28A_UL_3A_n28A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DL_3C-28A_n28A_UL_3C_n28A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DL_3C-28A_n28A_UL_28A_n28A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DL_7A-28A_n28A_UL_7A_n28A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DL_7A-28A_n28A_UL_28A_n28A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DL_7C-28A_n28A_UL_7A_n28A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DL_7C-28A_n28A_UL_7C_n28A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DL_7C-28A_n28A_UL_28A_n28A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DL_3A-28A_n7A_UL_3A_n7A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DL_3A-28A_n7A_UL_28A_n7A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DL_3A-7A_n7A_UL_3A_n7A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lastRenderedPageBreak/>
              <w:t>DL_3A-7A_n7A_UL_7A_n7A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DL_7A-28A _n7A_UL_7A_n7A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DL_7A-28A _n7A_UL_28A_n7A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DL_3A-3A_n7A_UL_3A_n7A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DL_1A-3A_n7A_UL_1A_n7A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DL_1A-3A_n7A_UL_3A_n7A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DL_1A-28A_n7A_UL_1A_n7A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DL_1A-28A_n7A_UL_28A_n7A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DL_3C-7A _n7A_UL_3A_n7A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DL_3C-7A _n7A_UL_3C_n7A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DL_3C-7A _n7A_UL_28A_n7A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DL_3C-28A_n7A_UL_3C_n7A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DL_3C-28A_n7A_UL_28A_n7A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DL_1A-3C_n7A_UL_1A_n7A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DL_1A-3C_n7A_UL_3A_n7A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DL_1A-3C_n7A_UL_3C_n7A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DL_1A-3A-3A_n7A_UL_1A_n7A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DL_1A-3A-3A_n7A_UL_3A_n7A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DL_3A-3A-7A_n7A_UL_3A_n7A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DL_3A-3A-28A_n7A_UL_3A_n7A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DL_3A-3A-28A_n7A_UL_28A_n7A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DL_1A-1A-3A_n7A_UL_1A_n7A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DL_1A-1A-3A_n7A_UL_3A_n7A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DL_1A-1A-28A_n7A_UL_1A_n7A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lastRenderedPageBreak/>
              <w:t>DL_1A-1A-28A_n7A_UL_28A_n7A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DL_1A-1A-3C_n7A_UL_1A_n7A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DL_1A-1A-3C_n7A_UL_3A_n7A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DL_1A-1A-3C_n7A_UL_3C_n7A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DL_1A-1A-3A-3A_n7A_UL_1A_n7A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DL_1A-1A-3A-3A_n7A_UL_3A_n7A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DL_3A-28A_n7B_UL_3A_n7A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DL_3A-28A_n7B_UL_3A_n7B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DL_3A-28A_n7B_UL_28A_n7A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DL_3A-28A_n7B_UL_28A_n7B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DL_1A-3A_n7B_UL_1A_n7A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DL_1A-3A_n7B_UL_1A_n7B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DL_1A-3A_n7B_UL_3A_n7A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DL_1A-3A_n7B_UL_3A_n7B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DL_1A-28A_n7B_UL_1A_n7A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DL_1A-28A_n7B_UL_1A_n7B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DL_1A-28A_n7B_UL_28A_n7A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DL_1A-28A_n7B_UL_28A_n7B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DL_3C-28A_n7B_UL_3A_n7A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DL_3C-28A_n7B_UL_3A_n7B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DL_3C-28A_n7B_UL_28A_n7A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DL_3C-28A_n7B_UL_28A_n7B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DL_3C-28A_n7B_UL_3C_n7A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DL_3C-28A_n7B_UL_3C_n7B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lastRenderedPageBreak/>
              <w:t>DL_1A-3C_n7B_UL_1A_n7A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DL_1A-3C_n7B_UL_1A_n7B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DL_1A-3C_n7B_UL_3A_n7A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DL_1A-3C_n7B_UL_3A_n7B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DL_1A-3C_n7B_UL_3C_n7A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DL_1A-3C_n7B_UL_3C_n7B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DL_1A-3A-3A_n7B_UL_1A_n7A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DL_1A-3A-3A_n7B_UL_1A_n7B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DL_1A-3A-3A_n7B_UL_3A_n7A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DL_1A-3A-3A_n7B_UL_3A_n7B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DL_3A-3A-28A_n7B_UL_3A_n7A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DL_3A-3A-28A_n7B_UL_3A_n7B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DL_3A-3A-28A_n7B_UL_28A_n7A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DL_3A-3A-28A_n7B_UL_28A_n7B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DL_1A-1A-3A_n7B_UL_1A_n7A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DL_1A-1A-3A_n7B_UL_1A_n7B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DL_1A-1A-3A_n7B_UL_3A_n7A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DL_1A-1A-3A_n7B_UL_3A_n7B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DL_1A-1A-3C_n7B_UL_1A_n7A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DL_1A-1A-3C_n7B_UL_1A_n7B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DL_1A-1A-3C_n7B_UL_3A_n7A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DL_1A-1A-3C_n7B_UL_3A_n7B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DL_1A-1A-3C_n7B_UL_3C_n7A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DL_1A-1A-3C_n7B_UL_3C_n7B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lastRenderedPageBreak/>
              <w:t>DL_1A-1A-28A_n7B_UL_1A_n7A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DL_1A-1A-28A_n7B_UL_1A_n7B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DL_1A-1A-28A_n7B_UL_28A_n7A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DL_1A-1A-28A_n7B_UL_28A_n7B</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Jeremy Chu, Telstra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DC_7A-29A_n71A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rFonts w:ascii="宋体" w:eastAsia="宋体" w:hAnsi="宋体" w:cs="宋体" w:hint="eastAsia"/>
                <w:sz w:val="18"/>
                <w:szCs w:val="18"/>
              </w:rPr>
              <w:t xml:space="preserve">　</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rFonts w:ascii="宋体" w:eastAsia="宋体" w:hAnsi="宋体" w:cs="宋体" w:hint="eastAsia"/>
                <w:sz w:val="18"/>
                <w:szCs w:val="18"/>
              </w:rPr>
              <w:t xml:space="preserve">　</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DC_3A-28A_n41A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Laurent,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DC_3A-40A_n1A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Zhang Peng,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TS 38.101-3: R4-1909288</w:t>
            </w:r>
          </w:p>
          <w:p w:rsidR="000737D5" w:rsidRPr="000737D5" w:rsidRDefault="000737D5" w:rsidP="000737D5">
            <w:pPr>
              <w:rPr>
                <w:sz w:val="18"/>
                <w:szCs w:val="18"/>
              </w:rPr>
            </w:pPr>
            <w:r w:rsidRPr="000737D5">
              <w:rPr>
                <w:sz w:val="18"/>
                <w:szCs w:val="18"/>
              </w:rPr>
              <w:t>TR 37.716-21-11: R4-1908938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none</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DC_7A-40A_n1A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Zhang Peng,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TS 38.101-3: R4-1909288</w:t>
            </w:r>
          </w:p>
          <w:p w:rsidR="000737D5" w:rsidRPr="000737D5" w:rsidRDefault="000737D5" w:rsidP="000737D5">
            <w:pPr>
              <w:rPr>
                <w:sz w:val="18"/>
                <w:szCs w:val="18"/>
              </w:rPr>
            </w:pPr>
            <w:r w:rsidRPr="000737D5">
              <w:rPr>
                <w:sz w:val="18"/>
                <w:szCs w:val="18"/>
              </w:rPr>
              <w:t>TR 37.716-21-11: R4-1908939</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none</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DC_2A-4A_n38A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Zhang Peng,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DC_2A-4A_n41A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Zhang Peng,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DC_2A-7A_n5A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DC_2A-7A-7A_n5A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DC_2A-7C_n5A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DC_2A-66A_n5A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DC_2A-66A-66A_n5A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DC_7A-66A_n5A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DC_7A-66A-66A_n5A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DC_7A-7A-66A_n5A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DC_7A-7A-66A-66A_n5A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DC_7C-66A_n5A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DC_7C-66A-66A_n5A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DC_2A-12A_n7A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DC_2A-12A_n7(2A)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DC_2A-66A_n38A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lastRenderedPageBreak/>
              <w:t>DC_2A-66A-66A_n38A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DC_2A-7A_n66A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TS 38.101-3: R4-1909288</w:t>
            </w:r>
          </w:p>
          <w:p w:rsidR="000737D5" w:rsidRPr="000737D5" w:rsidRDefault="000737D5" w:rsidP="000737D5">
            <w:pPr>
              <w:rPr>
                <w:sz w:val="18"/>
                <w:szCs w:val="18"/>
              </w:rPr>
            </w:pPr>
            <w:r w:rsidRPr="000737D5">
              <w:rPr>
                <w:sz w:val="18"/>
                <w:szCs w:val="18"/>
              </w:rPr>
              <w:t>TR 37.716-21-11: R4-1908100</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none</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DC_2A-7A-7A_n66A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TS 38.101-3: R4-1909288</w:t>
            </w:r>
          </w:p>
          <w:p w:rsidR="000737D5" w:rsidRPr="000737D5" w:rsidRDefault="000737D5" w:rsidP="000737D5">
            <w:pPr>
              <w:rPr>
                <w:sz w:val="18"/>
                <w:szCs w:val="18"/>
              </w:rPr>
            </w:pPr>
            <w:r w:rsidRPr="000737D5">
              <w:rPr>
                <w:sz w:val="18"/>
                <w:szCs w:val="18"/>
              </w:rPr>
              <w:t>TR 37.716-21-11: R4-1908100</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none</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DC_2A-7C_n66A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TS 38.101-3: R4-1909288</w:t>
            </w:r>
          </w:p>
          <w:p w:rsidR="000737D5" w:rsidRPr="000737D5" w:rsidRDefault="000737D5" w:rsidP="000737D5">
            <w:pPr>
              <w:rPr>
                <w:sz w:val="18"/>
                <w:szCs w:val="18"/>
              </w:rPr>
            </w:pPr>
            <w:r w:rsidRPr="000737D5">
              <w:rPr>
                <w:sz w:val="18"/>
                <w:szCs w:val="18"/>
              </w:rPr>
              <w:t>TR 37.716-21-11: R4-1908100</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none</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DC_2A-13A_n66A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none</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DC_2A-66A_n66A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TS 38.101-3: R4-1909288</w:t>
            </w:r>
          </w:p>
          <w:p w:rsidR="000737D5" w:rsidRPr="000737D5" w:rsidRDefault="000737D5" w:rsidP="000737D5">
            <w:pPr>
              <w:rPr>
                <w:sz w:val="18"/>
                <w:szCs w:val="18"/>
              </w:rPr>
            </w:pPr>
            <w:r w:rsidRPr="000737D5">
              <w:rPr>
                <w:sz w:val="18"/>
                <w:szCs w:val="18"/>
              </w:rPr>
              <w:t>TR 37.716-21-11: R4-1908101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none</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DC_5A-7A_n66A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DC_5A-7A-7A_n66A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DC_5A-7C_n66A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DC_7A-13A_n66A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TS 38.101-3: R4-1909288</w:t>
            </w:r>
          </w:p>
          <w:p w:rsidR="000737D5" w:rsidRPr="000737D5" w:rsidRDefault="000737D5" w:rsidP="000737D5">
            <w:pPr>
              <w:rPr>
                <w:sz w:val="18"/>
                <w:szCs w:val="18"/>
              </w:rPr>
            </w:pPr>
            <w:r w:rsidRPr="000737D5">
              <w:rPr>
                <w:sz w:val="18"/>
                <w:szCs w:val="18"/>
              </w:rPr>
              <w:t>TR 37.716-21-11:R4-1909196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none</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DC_7A-7A-13A_n66A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TS 38.101-3: R4-1909288</w:t>
            </w:r>
          </w:p>
          <w:p w:rsidR="000737D5" w:rsidRPr="000737D5" w:rsidRDefault="000737D5" w:rsidP="000737D5">
            <w:pPr>
              <w:rPr>
                <w:sz w:val="18"/>
                <w:szCs w:val="18"/>
              </w:rPr>
            </w:pPr>
            <w:r w:rsidRPr="000737D5">
              <w:rPr>
                <w:sz w:val="18"/>
                <w:szCs w:val="18"/>
              </w:rPr>
              <w:t>TR 37.716-21-11:R4-1909196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none</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DC_7C-13A_n66A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TS 38.101-3: R4-1909288</w:t>
            </w:r>
          </w:p>
          <w:p w:rsidR="000737D5" w:rsidRPr="000737D5" w:rsidRDefault="000737D5" w:rsidP="000737D5">
            <w:pPr>
              <w:rPr>
                <w:sz w:val="18"/>
                <w:szCs w:val="18"/>
              </w:rPr>
            </w:pPr>
            <w:r w:rsidRPr="000737D5">
              <w:rPr>
                <w:sz w:val="18"/>
                <w:szCs w:val="18"/>
              </w:rPr>
              <w:t>TR 37.716-21-11:R4-1909196</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none</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DC_7A-66A_n66A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TS 38.101-3: R4-1909288</w:t>
            </w:r>
          </w:p>
          <w:p w:rsidR="000737D5" w:rsidRPr="000737D5" w:rsidRDefault="000737D5" w:rsidP="000737D5">
            <w:pPr>
              <w:rPr>
                <w:sz w:val="18"/>
                <w:szCs w:val="18"/>
              </w:rPr>
            </w:pPr>
            <w:r w:rsidRPr="000737D5">
              <w:rPr>
                <w:sz w:val="18"/>
                <w:szCs w:val="18"/>
              </w:rPr>
              <w:t>TR 37.716-21-11:R4-1908102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none</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DC_7A-7A-66A_n66A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TS 38.101-3: R4-1909288</w:t>
            </w:r>
          </w:p>
          <w:p w:rsidR="000737D5" w:rsidRPr="000737D5" w:rsidRDefault="000737D5" w:rsidP="000737D5">
            <w:pPr>
              <w:rPr>
                <w:sz w:val="18"/>
                <w:szCs w:val="18"/>
              </w:rPr>
            </w:pPr>
            <w:r w:rsidRPr="000737D5">
              <w:rPr>
                <w:sz w:val="18"/>
                <w:szCs w:val="18"/>
              </w:rPr>
              <w:t>TR 37.716-21-11:R4-1908102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none</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DC_7C-66A_n66A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TS 38.101-3: R4-1909288</w:t>
            </w:r>
          </w:p>
          <w:p w:rsidR="000737D5" w:rsidRPr="000737D5" w:rsidRDefault="000737D5" w:rsidP="000737D5">
            <w:pPr>
              <w:rPr>
                <w:sz w:val="18"/>
                <w:szCs w:val="18"/>
              </w:rPr>
            </w:pPr>
            <w:r w:rsidRPr="000737D5">
              <w:rPr>
                <w:sz w:val="18"/>
                <w:szCs w:val="18"/>
              </w:rPr>
              <w:t>TR 37.716-21-11:R4-1908102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none</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DC_2A-5A_n78A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DC_2A-5A_n78(2A)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DC_2A-7A_n78(2A)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DC_2A-7A-7A_n78(2A)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DC_2A-7C_n78(2A)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DC_2A-12A_n78A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lastRenderedPageBreak/>
              <w:t>DC_2A-12A_n78(2A)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DC_2A-66A_n78(2A)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DC_2A-66A-66A_n78(2A)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DC_7A-66A_n78(2A)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DC_7A-7A-66A_n78(2A)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DC_7C-66A_n78(2A)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DC_7A-66A-66A_n78(2A)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DC_7A-7A-66A-66A_n78(2A)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0737D5" w:rsidRPr="00433753" w:rsidTr="000737D5">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DC_7C-66A-66A_n78(2A)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Rel-16</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 xml:space="preserve">Liu </w:t>
            </w:r>
            <w:proofErr w:type="spellStart"/>
            <w:r w:rsidRPr="000737D5">
              <w:rPr>
                <w:sz w:val="18"/>
                <w:szCs w:val="18"/>
              </w:rPr>
              <w:t>Liehai</w:t>
            </w:r>
            <w:proofErr w:type="spellEnd"/>
            <w:r w:rsidRPr="000737D5">
              <w:rPr>
                <w:sz w:val="18"/>
                <w:szCs w:val="18"/>
              </w:rPr>
              <w:t>, Huawei</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0737D5" w:rsidRPr="000737D5" w:rsidRDefault="000737D5" w:rsidP="000737D5">
            <w:pPr>
              <w:rPr>
                <w:sz w:val="18"/>
                <w:szCs w:val="18"/>
              </w:rPr>
            </w:pPr>
            <w:r w:rsidRPr="000737D5">
              <w:rPr>
                <w:sz w:val="18"/>
                <w:szCs w:val="18"/>
              </w:rPr>
              <w:t>TP will be submitted</w:t>
            </w:r>
          </w:p>
        </w:tc>
      </w:tr>
      <w:tr w:rsidR="00967589" w:rsidRPr="00620D5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DL_2A-66A_n41A_UL_2A-n41A</w:t>
            </w:r>
          </w:p>
          <w:p w:rsidR="00967589" w:rsidRPr="00967589" w:rsidRDefault="00967589" w:rsidP="00967589">
            <w:pPr>
              <w:rPr>
                <w:sz w:val="18"/>
                <w:szCs w:val="18"/>
              </w:rPr>
            </w:pP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R4-1909803</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620D5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DL_2A-66A_n41A_UL_66A-n41A</w:t>
            </w:r>
          </w:p>
          <w:p w:rsidR="00967589" w:rsidRPr="00967589" w:rsidRDefault="00967589" w:rsidP="00967589">
            <w:pPr>
              <w:rPr>
                <w:sz w:val="18"/>
                <w:szCs w:val="18"/>
              </w:rPr>
            </w:pP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R4-1909803</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426502"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DL_2A-46A_n261A_ UL_2A_n261A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R4-1908290</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426502"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DL_2A-46C_n261A_ UL_2A_n261A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R4-1908290</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426502"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DL_2A-46D_n261A_ UL_2A_n261A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R4-1908290</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426502"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DL_2A-46A_n261(2A)_ UL_2A_n261A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R4-1908290</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426502"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DL_2A-46C_n261(2A)_ UL_2A_n261A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R4-1908290</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426502"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DL_2A-46D_n261(2A)_ UL_2A_n261A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R4-1908290</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5364FA"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DL_46A-48A_n261A_ UL_48A_n261A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R4-1909258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5364FA"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DL_46C-48A_n261A_ UL_48A_n261A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R4-1909258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5364FA"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DL_46D-48A_n261A_ UL_48A_n261A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R4-1909258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5364FA"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lastRenderedPageBreak/>
              <w:t>DL_46A-48C_n261A_ UL_48C_n261A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R4-1909258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5364FA"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DL_46A-48D_n261A_ UL_48C_n261A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R4-1909258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5364FA"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DL_46C-48C_n261A_ UL_48C_n261A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R4-1909258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5364FA"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DL_46C-48D_n261A_ UL_48C_n261A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R4-1909258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5364FA"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DL_46D-48C_n261A_ UL_48C_n261A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R4-1909258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5364FA"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DL_46D-48D_n261A_ UL_48C_n261A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R4-1909258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5364FA"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DL_46A-48A_n261(2A)_ UL_48A_n261A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R4-1909258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5364FA"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DL_46C-48A_n261(2A)_ UL_48A_n261A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R4-1909258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5364FA"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DL_46D-48A_n261(2A)_ UL_48A_n261A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R4-1909258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5364FA"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DL_46A-48C_n261(2A)_ UL_48C_n261A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R4-1909258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5364FA"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DL_46A-48D_n261(2A)_ UL_48C_n261A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R4-1909258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5364FA"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DL_46C-48C_n261(2A)_ UL_48C_n261A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R4-1909258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5364FA"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DL_46C-48D_n261(2A)_ UL_48C_n261A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R4-1909258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5364FA"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DL_46D-48C_n261(2A)_ UL_48C_n261A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R4-1909258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5364FA"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DL_46D-48D_n261(2A)_ UL_48C_n261A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R4-1909258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DL_46A-48A_n260A_ UL_48A_n260A</w:t>
            </w:r>
          </w:p>
          <w:p w:rsidR="00967589" w:rsidRPr="00967589" w:rsidRDefault="00967589" w:rsidP="00967589">
            <w:pPr>
              <w:rPr>
                <w:sz w:val="18"/>
                <w:szCs w:val="18"/>
              </w:rPr>
            </w:pP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DL_46C-48A_n260A_ UL_48A_n260A</w:t>
            </w:r>
          </w:p>
          <w:p w:rsidR="00967589" w:rsidRPr="00967589" w:rsidRDefault="00967589" w:rsidP="00967589">
            <w:pPr>
              <w:rPr>
                <w:sz w:val="18"/>
                <w:szCs w:val="18"/>
              </w:rPr>
            </w:pP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DL_46D-48A_n260A_ UL_48A_n260A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lastRenderedPageBreak/>
              <w:t>DL_46A-48C_n260A_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DL_46A-48D_n260A_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DL_46C-48C_n260A_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DL_46C-48D_n260A_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DL_46D-48C_n260A_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DL_46D-48D_n260A_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DL_46A-48A_n260(2A)_UL_48A_n260A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DL_46C-48A_n260(2A)_ UL_48A_n260A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DL_46D-48A_n260(2A)_ UL_48A_n260A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DL_46A-48C_n260(2A)_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DL_46A-48D_n260(2A)_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DL_46C-48C_n260(2A)_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DL_46C-48D_n260(2A)_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DL_46D-48C_n260(2A)_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DL_46D-48D_n260(2A)_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DL_46A-48A_n260(3A)_ UL_48A_n260A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DL_46C-48A_n260(3A)_ UL_48A_n260A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DL_46D-48A_n260(3A)_ UL_48A_n260A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DL_46A-48C_n260(3A)_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lastRenderedPageBreak/>
              <w:t>DL_46A-48D_n260(3A)_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DL_46C-48C_n260(3A)_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DL_46C-48D_n260(3A)_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DL_46D-48C_n260(3A)_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DL_46D-48D_n260(3A)_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DL_46A-48A_n260(4A)_ UL_48A_n260A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DL_46C-48A_n260(4A)_ UL_48A_n260A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DL_46D-48A_n260(4A)_ UL_48A_n260A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DL_46A-48C_n260(4A)_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DC_46A-48D_n260(4A)_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DC_46C-48C_n260(4A)_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DC_46C-48D_n260(4A)_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DC_46D-48C_n260(4A)_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F542AC"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DC_46D-48D_n260(4A)_ UL_48C_n260A</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r w:rsidRPr="00967589">
              <w:rPr>
                <w:sz w:val="18"/>
                <w:szCs w:val="18"/>
              </w:rPr>
              <w:t>Nelson Ueng, T-Mobile USA</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R4-1909808</w:t>
            </w:r>
          </w:p>
          <w:p w:rsidR="00967589" w:rsidRPr="00967589" w:rsidRDefault="00967589" w:rsidP="00967589">
            <w:pPr>
              <w:rPr>
                <w:sz w:val="18"/>
                <w:szCs w:val="18"/>
              </w:rPr>
            </w:pPr>
            <w:r w:rsidRPr="00967589">
              <w:rPr>
                <w:sz w:val="18"/>
                <w:szCs w:val="18"/>
              </w:rPr>
              <w:t>TS 38.101-3: R4-1909228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A87244"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3CC_DL_2A-5A-n5A_BCS0</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36D05" w:rsidP="00967589">
            <w:pPr>
              <w:rPr>
                <w:sz w:val="18"/>
                <w:szCs w:val="18"/>
              </w:rPr>
            </w:pPr>
            <w:hyperlink r:id="rId7" w:history="1">
              <w:r w:rsidR="00967589" w:rsidRPr="00967589">
                <w:rPr>
                  <w:rStyle w:val="Hyperlink"/>
                  <w:sz w:val="18"/>
                  <w:szCs w:val="18"/>
                </w:rPr>
                <w:t>Zheng.zhao@verizonwireless.com</w:t>
              </w:r>
            </w:hyperlink>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476E4D">
            <w:pPr>
              <w:rPr>
                <w:sz w:val="18"/>
                <w:szCs w:val="18"/>
              </w:rPr>
            </w:pP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Del="00597620" w:rsidRDefault="00967589" w:rsidP="00967589">
            <w:pPr>
              <w:rPr>
                <w:sz w:val="18"/>
                <w:szCs w:val="18"/>
              </w:rPr>
            </w:pPr>
            <w:r w:rsidRPr="00967589">
              <w:rPr>
                <w:sz w:val="18"/>
                <w:szCs w:val="18"/>
              </w:rPr>
              <w:t>No</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Ongoing</w:t>
            </w:r>
          </w:p>
        </w:tc>
      </w:tr>
      <w:tr w:rsidR="00967589" w:rsidRPr="00A87244"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3CC_DL_5A-66A-n5A_BCS0</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36D05" w:rsidP="00967589">
            <w:pPr>
              <w:rPr>
                <w:sz w:val="18"/>
                <w:szCs w:val="18"/>
              </w:rPr>
            </w:pPr>
            <w:hyperlink r:id="rId8" w:history="1">
              <w:r w:rsidR="00967589" w:rsidRPr="00967589">
                <w:rPr>
                  <w:rStyle w:val="Hyperlink"/>
                  <w:sz w:val="18"/>
                  <w:szCs w:val="18"/>
                </w:rPr>
                <w:t>Zheng.zhao@verizonwireless.com</w:t>
              </w:r>
            </w:hyperlink>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R4-1908980</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Del="00597620"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A87244"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3CC_ DL_2A-5A-n66A_BCS0</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36D05" w:rsidP="00967589">
            <w:pPr>
              <w:rPr>
                <w:sz w:val="18"/>
                <w:szCs w:val="18"/>
              </w:rPr>
            </w:pPr>
            <w:hyperlink r:id="rId9" w:history="1">
              <w:r w:rsidR="00967589" w:rsidRPr="00967589">
                <w:rPr>
                  <w:rStyle w:val="Hyperlink"/>
                  <w:sz w:val="18"/>
                  <w:szCs w:val="18"/>
                </w:rPr>
                <w:t>Zheng.zhao@verizonwireless.com</w:t>
              </w:r>
            </w:hyperlink>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R4-1908978</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Del="00597620"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A87244"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3CC_DL_2A-66A-n66A_BCS0</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36D05" w:rsidP="00967589">
            <w:pPr>
              <w:rPr>
                <w:sz w:val="18"/>
                <w:szCs w:val="18"/>
              </w:rPr>
            </w:pPr>
            <w:hyperlink r:id="rId10" w:history="1">
              <w:r w:rsidR="00967589" w:rsidRPr="00967589">
                <w:rPr>
                  <w:rStyle w:val="Hyperlink"/>
                  <w:sz w:val="18"/>
                  <w:szCs w:val="18"/>
                </w:rPr>
                <w:t>Zheng.zhao@verizonwireless.com</w:t>
              </w:r>
            </w:hyperlink>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R4-1908979</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Del="00597620"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A87244"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3CC_DL_5A-66A-n66A_BCS0</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36D05" w:rsidP="00967589">
            <w:pPr>
              <w:rPr>
                <w:sz w:val="18"/>
                <w:szCs w:val="18"/>
              </w:rPr>
            </w:pPr>
            <w:hyperlink r:id="rId11" w:history="1">
              <w:r w:rsidR="00967589" w:rsidRPr="00967589">
                <w:rPr>
                  <w:rStyle w:val="Hyperlink"/>
                  <w:sz w:val="18"/>
                  <w:szCs w:val="18"/>
                </w:rPr>
                <w:t>Zheng.zhao@verizonwireless.com</w:t>
              </w:r>
            </w:hyperlink>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R4-1908981</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Del="00597620"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r w:rsidR="00967589" w:rsidRPr="00A87244" w:rsidTr="00967589">
        <w:trPr>
          <w:jc w:val="center"/>
        </w:trPr>
        <w:tc>
          <w:tcPr>
            <w:tcW w:w="1040"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lastRenderedPageBreak/>
              <w:t>3CC_DL_13A-66A-n66A_BCS0</w:t>
            </w:r>
          </w:p>
        </w:tc>
        <w:tc>
          <w:tcPr>
            <w:tcW w:w="34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Rel-15</w:t>
            </w:r>
          </w:p>
        </w:tc>
        <w:tc>
          <w:tcPr>
            <w:tcW w:w="649"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36D05" w:rsidP="00967589">
            <w:pPr>
              <w:rPr>
                <w:sz w:val="18"/>
                <w:szCs w:val="18"/>
              </w:rPr>
            </w:pPr>
            <w:hyperlink r:id="rId12" w:history="1">
              <w:r w:rsidR="00967589" w:rsidRPr="00967589">
                <w:rPr>
                  <w:rStyle w:val="Hyperlink"/>
                  <w:sz w:val="18"/>
                  <w:szCs w:val="18"/>
                </w:rPr>
                <w:t>Zheng.zhao@verizonwireless.com</w:t>
              </w:r>
            </w:hyperlink>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TR 37.716-21-11: R4-1908982</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Yes</w:t>
            </w:r>
          </w:p>
        </w:tc>
        <w:tc>
          <w:tcPr>
            <w:tcW w:w="538"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Del="00597620" w:rsidRDefault="00967589" w:rsidP="00967589">
            <w:pPr>
              <w:rPr>
                <w:sz w:val="18"/>
                <w:szCs w:val="18"/>
              </w:rPr>
            </w:pPr>
            <w:r w:rsidRPr="00967589">
              <w:rPr>
                <w:sz w:val="18"/>
                <w:szCs w:val="18"/>
              </w:rPr>
              <w:t>Yes</w:t>
            </w:r>
          </w:p>
        </w:tc>
        <w:tc>
          <w:tcPr>
            <w:tcW w:w="661" w:type="pct"/>
            <w:tcBorders>
              <w:top w:val="single" w:sz="4" w:space="0" w:color="auto"/>
              <w:left w:val="single" w:sz="4" w:space="0" w:color="auto"/>
              <w:bottom w:val="single" w:sz="4" w:space="0" w:color="auto"/>
              <w:right w:val="single" w:sz="4" w:space="0" w:color="auto"/>
            </w:tcBorders>
            <w:shd w:val="clear" w:color="auto" w:fill="auto"/>
          </w:tcPr>
          <w:p w:rsidR="00967589" w:rsidRPr="00967589" w:rsidRDefault="00967589" w:rsidP="00967589">
            <w:pPr>
              <w:rPr>
                <w:sz w:val="18"/>
                <w:szCs w:val="18"/>
              </w:rPr>
            </w:pPr>
            <w:r w:rsidRPr="00967589">
              <w:rPr>
                <w:sz w:val="18"/>
                <w:szCs w:val="18"/>
              </w:rPr>
              <w:t>None</w:t>
            </w:r>
          </w:p>
        </w:tc>
      </w:tr>
    </w:tbl>
    <w:p w:rsidR="00721200" w:rsidRDefault="00721200" w:rsidP="00FE3C31">
      <w:pPr>
        <w:rPr>
          <w:rFonts w:eastAsia="Yu Mincho"/>
          <w:lang w:eastAsia="ja-JP"/>
        </w:rPr>
      </w:pPr>
    </w:p>
    <w:p w:rsidR="00721200" w:rsidRPr="00D978BE" w:rsidRDefault="00721200" w:rsidP="00721200">
      <w:pPr>
        <w:rPr>
          <w:rFonts w:eastAsia="Yu Mincho"/>
          <w:lang w:eastAsia="ja-JP"/>
        </w:rPr>
      </w:pPr>
      <w:r>
        <w:rPr>
          <w:rFonts w:hint="eastAsia"/>
        </w:rPr>
        <w:t>Note that the combinations completed in RAN#84 are captured in RP-191123</w:t>
      </w:r>
      <w:r>
        <w:t>.</w:t>
      </w:r>
    </w:p>
    <w:p w:rsidR="00721200" w:rsidRPr="00721200" w:rsidRDefault="00721200" w:rsidP="00FE3C31">
      <w:pPr>
        <w:rPr>
          <w:rFonts w:eastAsia="Yu Mincho"/>
          <w:lang w:eastAsia="ja-JP"/>
        </w:rPr>
      </w:pPr>
    </w:p>
    <w:p w:rsidR="00701410" w:rsidRDefault="00701410" w:rsidP="00701410">
      <w:pPr>
        <w:pStyle w:val="Heading4"/>
        <w:rPr>
          <w:lang w:eastAsia="ja-JP"/>
        </w:rPr>
      </w:pPr>
      <w:r>
        <w:rPr>
          <w:lang w:eastAsia="ja-JP"/>
        </w:rPr>
        <w:t>2.4.2</w:t>
      </w:r>
      <w:r>
        <w:rPr>
          <w:lang w:eastAsia="ja-JP"/>
        </w:rPr>
        <w:tab/>
        <w:t>Remaining Open issues</w:t>
      </w:r>
    </w:p>
    <w:p w:rsidR="009B7941" w:rsidRPr="009B7941" w:rsidRDefault="009B7941" w:rsidP="009B7941">
      <w:pPr>
        <w:pStyle w:val="ListParagraph"/>
        <w:numPr>
          <w:ilvl w:val="0"/>
          <w:numId w:val="21"/>
        </w:numPr>
        <w:ind w:leftChars="0"/>
        <w:rPr>
          <w:lang w:eastAsia="zh-CN"/>
        </w:rPr>
      </w:pPr>
      <w:r w:rsidRPr="009B7941">
        <w:rPr>
          <w:lang w:eastAsia="zh-CN"/>
        </w:rPr>
        <w:t>UE reference sensitivity requirements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lastRenderedPageBreak/>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6D05" w:rsidRDefault="00936D05">
      <w:r>
        <w:separator/>
      </w:r>
    </w:p>
  </w:endnote>
  <w:endnote w:type="continuationSeparator" w:id="0">
    <w:p w:rsidR="00936D05" w:rsidRDefault="00936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charset w:val="86"/>
    <w:family w:val="auto"/>
    <w:pitch w:val="variable"/>
    <w:sig w:usb0="A00002BF" w:usb1="38CF7CFA" w:usb2="00000016" w:usb3="00000000" w:csb0="0004000F" w:csb1="00000000"/>
  </w:font>
  <w:font w:name="Yu Gothic Light">
    <w:altName w:val="游ゴシック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7D5" w:rsidRDefault="000737D5">
    <w:pPr>
      <w:pStyle w:val="Footer"/>
    </w:pPr>
    <w:r>
      <w:rPr>
        <w:rStyle w:val="PageNumber"/>
      </w:rPr>
      <w:fldChar w:fldCharType="begin"/>
    </w:r>
    <w:r>
      <w:rPr>
        <w:rStyle w:val="PageNumber"/>
      </w:rPr>
      <w:instrText xml:space="preserve"> PAGE </w:instrText>
    </w:r>
    <w:r>
      <w:rPr>
        <w:rStyle w:val="PageNumber"/>
      </w:rPr>
      <w:fldChar w:fldCharType="separate"/>
    </w:r>
    <w:r w:rsidR="00544E39">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44E39">
      <w:rPr>
        <w:rStyle w:val="PageNumber"/>
      </w:rPr>
      <w:t>37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6D05" w:rsidRDefault="00936D05">
      <w:r>
        <w:separator/>
      </w:r>
    </w:p>
  </w:footnote>
  <w:footnote w:type="continuationSeparator" w:id="0">
    <w:p w:rsidR="00936D05" w:rsidRDefault="00936D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9E349B2"/>
    <w:multiLevelType w:val="hybridMultilevel"/>
    <w:tmpl w:val="D48470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BF6EE4"/>
    <w:multiLevelType w:val="hybridMultilevel"/>
    <w:tmpl w:val="0D166BB6"/>
    <w:lvl w:ilvl="0" w:tplc="B4968EE2">
      <w:start w:val="1"/>
      <w:numFmt w:val="decimal"/>
      <w:lvlText w:val="[%1]"/>
      <w:lvlJc w:val="left"/>
      <w:pPr>
        <w:ind w:left="502" w:hanging="360"/>
      </w:pPr>
      <w:rPr>
        <w:rFonts w:hint="default"/>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14"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5076E01"/>
    <w:multiLevelType w:val="hybridMultilevel"/>
    <w:tmpl w:val="BD5AC61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2"/>
  </w:num>
  <w:num w:numId="3">
    <w:abstractNumId w:val="31"/>
  </w:num>
  <w:num w:numId="4">
    <w:abstractNumId w:val="27"/>
  </w:num>
  <w:num w:numId="5">
    <w:abstractNumId w:val="10"/>
  </w:num>
  <w:num w:numId="6">
    <w:abstractNumId w:val="32"/>
  </w:num>
  <w:num w:numId="7">
    <w:abstractNumId w:val="3"/>
  </w:num>
  <w:num w:numId="8">
    <w:abstractNumId w:val="9"/>
  </w:num>
  <w:num w:numId="9">
    <w:abstractNumId w:val="22"/>
  </w:num>
  <w:num w:numId="10">
    <w:abstractNumId w:val="34"/>
  </w:num>
  <w:num w:numId="11">
    <w:abstractNumId w:val="23"/>
  </w:num>
  <w:num w:numId="12">
    <w:abstractNumId w:val="20"/>
  </w:num>
  <w:num w:numId="13">
    <w:abstractNumId w:val="30"/>
  </w:num>
  <w:num w:numId="14">
    <w:abstractNumId w:val="7"/>
  </w:num>
  <w:num w:numId="15">
    <w:abstractNumId w:val="16"/>
  </w:num>
  <w:num w:numId="16">
    <w:abstractNumId w:val="6"/>
  </w:num>
  <w:num w:numId="17">
    <w:abstractNumId w:val="15"/>
  </w:num>
  <w:num w:numId="18">
    <w:abstractNumId w:val="8"/>
  </w:num>
  <w:num w:numId="19">
    <w:abstractNumId w:val="13"/>
  </w:num>
  <w:num w:numId="20">
    <w:abstractNumId w:val="4"/>
  </w:num>
  <w:num w:numId="21">
    <w:abstractNumId w:val="29"/>
  </w:num>
  <w:num w:numId="2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4"/>
  </w:num>
  <w:num w:numId="24">
    <w:abstractNumId w:val="21"/>
  </w:num>
  <w:num w:numId="25">
    <w:abstractNumId w:val="11"/>
  </w:num>
  <w:num w:numId="26">
    <w:abstractNumId w:val="33"/>
  </w:num>
  <w:num w:numId="27">
    <w:abstractNumId w:val="5"/>
  </w:num>
  <w:num w:numId="28">
    <w:abstractNumId w:val="26"/>
  </w:num>
  <w:num w:numId="29">
    <w:abstractNumId w:val="28"/>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num>
  <w:num w:numId="34">
    <w:abstractNumId w:val="17"/>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37D5"/>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4BB1"/>
    <w:rsid w:val="00207DC4"/>
    <w:rsid w:val="0022485E"/>
    <w:rsid w:val="00243A99"/>
    <w:rsid w:val="0029567C"/>
    <w:rsid w:val="00301B7A"/>
    <w:rsid w:val="00306D59"/>
    <w:rsid w:val="00321A4E"/>
    <w:rsid w:val="0032503A"/>
    <w:rsid w:val="00325EE1"/>
    <w:rsid w:val="003357C0"/>
    <w:rsid w:val="00344D60"/>
    <w:rsid w:val="00346477"/>
    <w:rsid w:val="00347CB0"/>
    <w:rsid w:val="0036248C"/>
    <w:rsid w:val="00363F15"/>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4F21D0"/>
    <w:rsid w:val="0050334E"/>
    <w:rsid w:val="00505387"/>
    <w:rsid w:val="00512DF7"/>
    <w:rsid w:val="005141E7"/>
    <w:rsid w:val="00517E63"/>
    <w:rsid w:val="00526B0D"/>
    <w:rsid w:val="00544E39"/>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200"/>
    <w:rsid w:val="00721CF6"/>
    <w:rsid w:val="00723E46"/>
    <w:rsid w:val="00733826"/>
    <w:rsid w:val="0076041D"/>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C79"/>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6D05"/>
    <w:rsid w:val="009378CA"/>
    <w:rsid w:val="0095025E"/>
    <w:rsid w:val="00955C4C"/>
    <w:rsid w:val="00967589"/>
    <w:rsid w:val="00995338"/>
    <w:rsid w:val="00996777"/>
    <w:rsid w:val="009B7941"/>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1BBD"/>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88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B3AD7"/>
    <w:rsid w:val="00FC345B"/>
    <w:rsid w:val="00FD4E37"/>
    <w:rsid w:val="00FE3C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5E8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17,h111,h121,h131,h141,h151,h161,h18,h112,h122,h132,h142,h152,h162,h19,h113,h123,h133,h143,h153,h163,1,Section of paper,Heading 1_a,Huvudrubrik,heading 1,Titre§"/>
    <w:next w:val="Normal"/>
    <w:link w:val="Heading1Char"/>
    <w:uiPriority w:val="9"/>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55E83"/>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55E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55E83"/>
    <w:pPr>
      <w:ind w:left="1418" w:hanging="1418"/>
      <w:outlineLvl w:val="3"/>
    </w:pPr>
    <w:rPr>
      <w:sz w:val="24"/>
    </w:rPr>
  </w:style>
  <w:style w:type="paragraph" w:styleId="Heading5">
    <w:name w:val="heading 5"/>
    <w:aliases w:val="H5"/>
    <w:basedOn w:val="Heading4"/>
    <w:next w:val="Normal"/>
    <w:qFormat/>
    <w:rsid w:val="00E55E83"/>
    <w:pPr>
      <w:ind w:left="1701" w:hanging="1701"/>
      <w:outlineLvl w:val="4"/>
    </w:pPr>
    <w:rPr>
      <w:sz w:val="22"/>
    </w:rPr>
  </w:style>
  <w:style w:type="paragraph" w:styleId="Heading6">
    <w:name w:val="heading 6"/>
    <w:basedOn w:val="H6"/>
    <w:next w:val="Normal"/>
    <w:link w:val="Heading6Char"/>
    <w:qFormat/>
    <w:rsid w:val="00E55E83"/>
    <w:pPr>
      <w:outlineLvl w:val="5"/>
    </w:pPr>
  </w:style>
  <w:style w:type="paragraph" w:styleId="Heading7">
    <w:name w:val="heading 7"/>
    <w:basedOn w:val="H6"/>
    <w:next w:val="Normal"/>
    <w:link w:val="Heading7Char"/>
    <w:qFormat/>
    <w:rsid w:val="00E55E83"/>
    <w:pPr>
      <w:outlineLvl w:val="6"/>
    </w:pPr>
  </w:style>
  <w:style w:type="paragraph" w:styleId="Heading8">
    <w:name w:val="heading 8"/>
    <w:aliases w:val="Table Heading"/>
    <w:basedOn w:val="Heading1"/>
    <w:next w:val="Normal"/>
    <w:qFormat/>
    <w:rsid w:val="00E55E83"/>
    <w:pPr>
      <w:ind w:left="0" w:firstLine="0"/>
      <w:outlineLvl w:val="7"/>
    </w:pPr>
  </w:style>
  <w:style w:type="paragraph" w:styleId="Heading9">
    <w:name w:val="heading 9"/>
    <w:aliases w:val="Figure Heading,FH"/>
    <w:basedOn w:val="Heading8"/>
    <w:next w:val="Normal"/>
    <w:qFormat/>
    <w:rsid w:val="00E55E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55E83"/>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Index2">
    <w:name w:val="index 2"/>
    <w:basedOn w:val="Index1"/>
    <w:rsid w:val="00E55E83"/>
    <w:pPr>
      <w:ind w:left="284"/>
    </w:pPr>
  </w:style>
  <w:style w:type="paragraph" w:styleId="Index1">
    <w:name w:val="index 1"/>
    <w:basedOn w:val="Normal"/>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55E83"/>
    <w:pPr>
      <w:outlineLvl w:val="9"/>
    </w:pPr>
  </w:style>
  <w:style w:type="paragraph" w:styleId="ListNumber2">
    <w:name w:val="List Number 2"/>
    <w:basedOn w:val="ListNumber"/>
    <w:rsid w:val="00E55E83"/>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55E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Normal"/>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Normal"/>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Normal"/>
    <w:rsid w:val="00E55E83"/>
    <w:pPr>
      <w:ind w:left="1985" w:hanging="1985"/>
    </w:pPr>
  </w:style>
  <w:style w:type="paragraph" w:styleId="TOC7">
    <w:name w:val="toc 7"/>
    <w:basedOn w:val="TOC6"/>
    <w:next w:val="Normal"/>
    <w:rsid w:val="00E55E83"/>
    <w:pPr>
      <w:ind w:left="2268" w:hanging="2268"/>
    </w:pPr>
  </w:style>
  <w:style w:type="paragraph" w:styleId="ListBullet2">
    <w:name w:val="List Bullet 2"/>
    <w:aliases w:val="lb2"/>
    <w:basedOn w:val="ListBullet"/>
    <w:rsid w:val="00E55E83"/>
    <w:pPr>
      <w:ind w:left="851"/>
    </w:pPr>
  </w:style>
  <w:style w:type="paragraph" w:styleId="ListBullet3">
    <w:name w:val="List Bullet 3"/>
    <w:basedOn w:val="ListBullet2"/>
    <w:rsid w:val="00E55E83"/>
    <w:pPr>
      <w:ind w:left="1135"/>
    </w:pPr>
  </w:style>
  <w:style w:type="paragraph" w:styleId="ListNumber">
    <w:name w:val="List Number"/>
    <w:basedOn w:val="List"/>
    <w:rsid w:val="00E55E83"/>
  </w:style>
  <w:style w:type="paragraph" w:customStyle="1" w:styleId="EQ">
    <w:name w:val="EQ"/>
    <w:basedOn w:val="Normal"/>
    <w:next w:val="Normal"/>
    <w:rsid w:val="00E55E83"/>
    <w:pPr>
      <w:keepLines/>
      <w:tabs>
        <w:tab w:val="center" w:pos="4536"/>
        <w:tab w:val="right" w:pos="9072"/>
      </w:tabs>
    </w:pPr>
    <w:rPr>
      <w:noProof/>
    </w:rPr>
  </w:style>
  <w:style w:type="paragraph" w:customStyle="1" w:styleId="TH">
    <w:name w:val="TH"/>
    <w:basedOn w:val="Normal"/>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Heading5"/>
    <w:next w:val="Normal"/>
    <w:link w:val="H6Char"/>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Normal"/>
    <w:link w:val="TALCar"/>
    <w:qFormat/>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List2">
    <w:name w:val="List 2"/>
    <w:basedOn w:val="List"/>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55E83"/>
    <w:pPr>
      <w:ind w:left="1135"/>
    </w:pPr>
  </w:style>
  <w:style w:type="paragraph" w:styleId="List4">
    <w:name w:val="List 4"/>
    <w:basedOn w:val="List3"/>
    <w:rsid w:val="00E55E83"/>
    <w:pPr>
      <w:ind w:left="1418"/>
    </w:pPr>
  </w:style>
  <w:style w:type="paragraph" w:styleId="List5">
    <w:name w:val="List 5"/>
    <w:basedOn w:val="List4"/>
    <w:rsid w:val="00E55E83"/>
    <w:pPr>
      <w:ind w:left="1702"/>
    </w:pPr>
  </w:style>
  <w:style w:type="paragraph" w:customStyle="1" w:styleId="EditorsNote">
    <w:name w:val="Editor's Note"/>
    <w:basedOn w:val="NO"/>
    <w:rsid w:val="00E55E83"/>
    <w:rPr>
      <w:color w:val="FF0000"/>
    </w:rPr>
  </w:style>
  <w:style w:type="paragraph" w:styleId="List">
    <w:name w:val="List"/>
    <w:basedOn w:val="Normal"/>
    <w:rsid w:val="00E55E83"/>
    <w:pPr>
      <w:ind w:left="568" w:hanging="284"/>
    </w:pPr>
  </w:style>
  <w:style w:type="paragraph" w:styleId="ListBullet">
    <w:name w:val="List Bullet"/>
    <w:basedOn w:val="List"/>
    <w:rsid w:val="00E55E83"/>
  </w:style>
  <w:style w:type="paragraph" w:styleId="ListBullet4">
    <w:name w:val="List Bullet 4"/>
    <w:basedOn w:val="ListBullet3"/>
    <w:rsid w:val="00E55E83"/>
    <w:pPr>
      <w:ind w:left="1418"/>
    </w:pPr>
  </w:style>
  <w:style w:type="paragraph" w:styleId="ListBullet5">
    <w:name w:val="List Bullet 5"/>
    <w:basedOn w:val="ListBullet4"/>
    <w:rsid w:val="00E55E83"/>
    <w:pPr>
      <w:ind w:left="1702"/>
    </w:pPr>
  </w:style>
  <w:style w:type="paragraph" w:customStyle="1" w:styleId="B1">
    <w:name w:val="B1"/>
    <w:basedOn w:val="List"/>
    <w:link w:val="B1Char1"/>
    <w:rsid w:val="00E55E83"/>
  </w:style>
  <w:style w:type="paragraph" w:customStyle="1" w:styleId="B2">
    <w:name w:val="B2"/>
    <w:basedOn w:val="List2"/>
    <w:rsid w:val="00E55E83"/>
  </w:style>
  <w:style w:type="paragraph" w:customStyle="1" w:styleId="B3">
    <w:name w:val="B3"/>
    <w:basedOn w:val="List3"/>
    <w:rsid w:val="00E55E83"/>
  </w:style>
  <w:style w:type="paragraph" w:customStyle="1" w:styleId="B4">
    <w:name w:val="B4"/>
    <w:basedOn w:val="List4"/>
    <w:rsid w:val="00E55E83"/>
  </w:style>
  <w:style w:type="paragraph" w:customStyle="1" w:styleId="B5">
    <w:name w:val="B5"/>
    <w:basedOn w:val="List5"/>
    <w:rsid w:val="00E55E83"/>
  </w:style>
  <w:style w:type="paragraph" w:styleId="Footer">
    <w:name w:val="footer"/>
    <w:basedOn w:val="Header"/>
    <w:link w:val="FooterChar"/>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Heading">
    <w:name w:val="Heading"/>
    <w:basedOn w:val="Normal"/>
    <w:rsid w:val="00967589"/>
    <w:pPr>
      <w:widowControl w:val="0"/>
      <w:spacing w:after="120" w:line="240" w:lineRule="atLeast"/>
      <w:ind w:left="1260" w:hanging="551"/>
    </w:pPr>
    <w:rPr>
      <w:rFonts w:ascii="Arial" w:hAnsi="Arial"/>
      <w:b/>
      <w:sz w:val="22"/>
      <w:lang w:eastAsia="en-US"/>
    </w:rPr>
  </w:style>
  <w:style w:type="paragraph" w:customStyle="1" w:styleId="HE">
    <w:name w:val="HE"/>
    <w:basedOn w:val="Normal"/>
    <w:rsid w:val="00967589"/>
    <w:rPr>
      <w:rFonts w:ascii="Arial" w:hAnsi="Arial"/>
      <w:b/>
      <w:lang w:eastAsia="en-US"/>
    </w:rPr>
  </w:style>
  <w:style w:type="paragraph" w:styleId="EndnoteText">
    <w:name w:val="endnote text"/>
    <w:basedOn w:val="Normal"/>
    <w:link w:val="EndnoteTextChar"/>
    <w:semiHidden/>
    <w:rsid w:val="00967589"/>
    <w:rPr>
      <w:lang w:eastAsia="en-US"/>
    </w:rPr>
  </w:style>
  <w:style w:type="character" w:customStyle="1" w:styleId="EndnoteTextChar">
    <w:name w:val="Endnote Text Char"/>
    <w:basedOn w:val="DefaultParagraphFont"/>
    <w:link w:val="EndnoteText"/>
    <w:semiHidden/>
    <w:rsid w:val="00967589"/>
    <w:rPr>
      <w:rFonts w:eastAsia="Times New Roman"/>
      <w:lang w:val="en-GB" w:eastAsia="en-US"/>
    </w:rPr>
  </w:style>
  <w:style w:type="character" w:styleId="EndnoteReference">
    <w:name w:val="endnote reference"/>
    <w:semiHidden/>
    <w:rsid w:val="00967589"/>
    <w:rPr>
      <w:vertAlign w:val="superscript"/>
    </w:rPr>
  </w:style>
  <w:style w:type="paragraph" w:styleId="NoSpacing">
    <w:name w:val="No Spacing"/>
    <w:uiPriority w:val="1"/>
    <w:qFormat/>
    <w:rsid w:val="00967589"/>
    <w:pPr>
      <w:overflowPunct w:val="0"/>
      <w:autoSpaceDE w:val="0"/>
      <w:autoSpaceDN w:val="0"/>
      <w:adjustRightInd w:val="0"/>
    </w:pPr>
    <w:rPr>
      <w:rFonts w:eastAsia="Malgun Gothic"/>
      <w:lang w:val="en-GB"/>
    </w:rPr>
  </w:style>
  <w:style w:type="paragraph" w:customStyle="1" w:styleId="tac0">
    <w:name w:val="tac"/>
    <w:basedOn w:val="Normal"/>
    <w:rsid w:val="00967589"/>
    <w:pPr>
      <w:keepNext/>
      <w:overflowPunct/>
      <w:adjustRightInd/>
      <w:spacing w:after="0"/>
      <w:jc w:val="center"/>
      <w:textAlignment w:val="auto"/>
    </w:pPr>
    <w:rPr>
      <w:rFonts w:ascii="Arial" w:eastAsia="Gulim" w:hAnsi="Arial" w:cs="Arial"/>
      <w:sz w:val="18"/>
      <w:szCs w:val="18"/>
      <w:lang w:val="en-US" w:eastAsia="ko-KR"/>
    </w:rPr>
  </w:style>
  <w:style w:type="character" w:customStyle="1" w:styleId="H6Char">
    <w:name w:val="H6 Char"/>
    <w:link w:val="H6"/>
    <w:rsid w:val="00967589"/>
    <w:rPr>
      <w:rFonts w:ascii="Arial" w:eastAsia="Times New Roman" w:hAnsi="Arial"/>
      <w:lang w:val="en-GB" w:eastAsia="en-GB"/>
    </w:rPr>
  </w:style>
  <w:style w:type="paragraph" w:customStyle="1" w:styleId="tal0">
    <w:name w:val="tal"/>
    <w:basedOn w:val="Normal"/>
    <w:rsid w:val="00967589"/>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1">
    <w:name w:val="表格题注"/>
    <w:next w:val="Normal"/>
    <w:rsid w:val="00967589"/>
    <w:pPr>
      <w:keepLines/>
      <w:numPr>
        <w:ilvl w:val="8"/>
        <w:numId w:val="32"/>
      </w:numPr>
      <w:spacing w:beforeLines="100"/>
      <w:ind w:left="1089" w:hanging="369"/>
      <w:jc w:val="center"/>
    </w:pPr>
    <w:rPr>
      <w:rFonts w:ascii="Arial" w:eastAsia="宋体" w:hAnsi="Arial"/>
      <w:sz w:val="18"/>
      <w:szCs w:val="18"/>
      <w:lang w:eastAsia="zh-CN"/>
    </w:rPr>
  </w:style>
  <w:style w:type="paragraph" w:customStyle="1" w:styleId="a0">
    <w:name w:val="插图题注"/>
    <w:next w:val="Normal"/>
    <w:rsid w:val="00967589"/>
    <w:pPr>
      <w:numPr>
        <w:ilvl w:val="7"/>
        <w:numId w:val="32"/>
      </w:numPr>
      <w:spacing w:afterLines="100"/>
      <w:ind w:left="1089" w:hanging="369"/>
      <w:jc w:val="center"/>
    </w:pPr>
    <w:rPr>
      <w:rFonts w:ascii="Arial" w:eastAsia="宋体" w:hAnsi="Arial"/>
      <w:sz w:val="18"/>
      <w:szCs w:val="18"/>
      <w:lang w:eastAsia="zh-CN"/>
    </w:rPr>
  </w:style>
  <w:style w:type="paragraph" w:customStyle="1" w:styleId="tah0">
    <w:name w:val="tah"/>
    <w:basedOn w:val="Normal"/>
    <w:rsid w:val="00967589"/>
    <w:pPr>
      <w:adjustRightInd/>
      <w:spacing w:before="100" w:beforeAutospacing="1" w:after="100" w:afterAutospacing="1"/>
      <w:textAlignment w:val="auto"/>
    </w:pPr>
    <w:rPr>
      <w:rFonts w:eastAsia="Gulim"/>
      <w:color w:val="000000"/>
      <w:lang w:val="sv-SE" w:eastAsia="en-US"/>
    </w:rPr>
  </w:style>
  <w:style w:type="paragraph" w:customStyle="1" w:styleId="a3">
    <w:name w:val="图样式"/>
    <w:basedOn w:val="Normal"/>
    <w:rsid w:val="00967589"/>
    <w:pPr>
      <w:keepNext/>
      <w:overflowPunct/>
      <w:spacing w:before="80" w:after="80" w:line="360" w:lineRule="auto"/>
      <w:jc w:val="center"/>
      <w:textAlignment w:val="auto"/>
    </w:pPr>
    <w:rPr>
      <w:rFonts w:eastAsia="宋体"/>
      <w:snapToGrid w:val="0"/>
      <w:sz w:val="21"/>
      <w:szCs w:val="21"/>
      <w:lang w:val="en-US" w:eastAsia="zh-CN"/>
    </w:rPr>
  </w:style>
  <w:style w:type="character" w:customStyle="1" w:styleId="TALChar">
    <w:name w:val="TAL Char"/>
    <w:rsid w:val="00967589"/>
    <w:rPr>
      <w:rFonts w:ascii="Arial" w:hAnsi="Arial" w:cs="Times New Roman"/>
      <w:kern w:val="0"/>
      <w:sz w:val="18"/>
      <w:szCs w:val="18"/>
      <w:lang w:val="en-GB"/>
    </w:rPr>
  </w:style>
  <w:style w:type="character" w:customStyle="1" w:styleId="Heading1Char">
    <w:name w:val="Heading 1 Char"/>
    <w:aliases w:val="H1 Char,h1 Char,app heading 1 Char,l1 Char,Memo Heading 1 Char,h11 Char,h12 Char,h13 Char,h14 Char,h15 Char,h16 Char,NMP Heading 1 Char,h17 Char,h111 Char,h121 Char,h131 Char,h141 Char,h151 Char,h161 Char,h18 Char,h112 Char,h122 Char"/>
    <w:link w:val="Heading1"/>
    <w:uiPriority w:val="9"/>
    <w:rsid w:val="00967589"/>
    <w:rPr>
      <w:rFonts w:ascii="Arial" w:eastAsia="Times New Roman" w:hAnsi="Arial"/>
      <w:sz w:val="36"/>
      <w:lang w:val="en-GB" w:eastAsia="en-GB"/>
    </w:rPr>
  </w:style>
  <w:style w:type="character" w:customStyle="1" w:styleId="UnresolvedMention">
    <w:name w:val="Unresolved Mention"/>
    <w:uiPriority w:val="99"/>
    <w:semiHidden/>
    <w:unhideWhenUsed/>
    <w:rsid w:val="0096758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heng.zhao@verizonwireless.co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Zheng.zhao@verizonwireless.com" TargetMode="External"/><Relationship Id="rId12" Type="http://schemas.openxmlformats.org/officeDocument/2006/relationships/hyperlink" Target="mailto:Zheng.zhao@verizonwireles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Zheng.zhao@verizonwireless.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Zheng.zhao@verizonwireless.com" TargetMode="External"/><Relationship Id="rId4" Type="http://schemas.openxmlformats.org/officeDocument/2006/relationships/webSettings" Target="webSettings.xml"/><Relationship Id="rId9" Type="http://schemas.openxmlformats.org/officeDocument/2006/relationships/hyperlink" Target="mailto:Zheng.zhao@verizonwireless.co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104</TotalTime>
  <Pages>37</Pages>
  <Words>7201</Words>
  <Characters>41049</Characters>
  <Application>Microsoft Office Word</Application>
  <DocSecurity>0</DocSecurity>
  <Lines>342</Lines>
  <Paragraphs>96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48154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12</cp:revision>
  <dcterms:created xsi:type="dcterms:W3CDTF">2018-11-20T14:54:00Z</dcterms:created>
  <dcterms:modified xsi:type="dcterms:W3CDTF">2019-09-09T15:20:00Z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(3)HbH9gygMKe+P4iP0WRrVJRQtBAUQoeOnrZq7WY1CenqR+UEjzalAwNX28NznhA1iGr4ZyY23
hwrxTJx7uM0vpyEqeVMp+5qXoct96MK2psv1ePHhvDdXP43jyExFLkjcd04eAoO/IzmV8ozO
fcSm00nBvXzQrv/p96oPZLaoUzQboz07O7w9d42BrQ3dDJotyMRc0uBWgVvORHFthOS6KuZ1
fe4XbNHo4bvNxcbFtV</vt:lpwstr>
  </property>
  <property fmtid="{D5CDD505-2E9C-101B-9397-08002B2CF9AE}" pid="11" name="_2015_ms_pID_7253431">
    <vt:lpwstr>NtCE9pP2ONnCNHr2RLMQoRYbRcJAnv2Zat5E/2NCInLFU9g/w2LqkF
12TVN7SIJrKAcunkiQjZVCJ2HZwHgmOvT7wgmrCoXmMJRsKRIQAsMUli3Xv8ZfWFP5eDxdjJ
DMXRCDJx6wOAC/CAw1cIxcvx8dHo9H6MY2I6srv2xX0UJ/djVXsQAgwvQCvocI+1t+hgD8v/
EnVQZRPGGYn/f6LVtmcZOXLVFNOXzJMwNHWL</vt:lpwstr>
  </property>
  <property fmtid="{D5CDD505-2E9C-101B-9397-08002B2CF9AE}" pid="12" name="_2015_ms_pID_7253432">
    <vt:lpwstr>vg==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1568033781</vt:lpwstr>
  </property>
</Properties>
</file>